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7A" w:rsidRDefault="0039087A"/>
    <w:p w:rsidR="0039087A" w:rsidRDefault="0039087A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39087A" w:rsidRDefault="0039087A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39087A" w:rsidRDefault="0039087A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Default="0039087A" w:rsidP="003057C1">
      <w:pPr>
        <w:jc w:val="right"/>
        <w:rPr>
          <w:color w:val="000000"/>
          <w:sz w:val="28"/>
          <w:szCs w:val="28"/>
        </w:rPr>
      </w:pPr>
    </w:p>
    <w:p w:rsidR="0039087A" w:rsidRPr="00107FF6" w:rsidRDefault="0039087A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39087A" w:rsidRPr="00107FF6" w:rsidRDefault="0039087A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</w:t>
      </w:r>
      <w:r w:rsidRPr="00107FF6">
        <w:rPr>
          <w:bCs/>
          <w:color w:val="000000"/>
          <w:sz w:val="36"/>
          <w:szCs w:val="36"/>
        </w:rPr>
        <w:t xml:space="preserve"> информации об организации общедоступного и бесплатного </w:t>
      </w:r>
      <w:r>
        <w:rPr>
          <w:bCs/>
          <w:color w:val="000000"/>
          <w:sz w:val="36"/>
          <w:szCs w:val="36"/>
        </w:rPr>
        <w:t>дошкольного</w:t>
      </w:r>
      <w:r w:rsidRPr="00107FF6">
        <w:rPr>
          <w:bCs/>
          <w:color w:val="000000"/>
          <w:sz w:val="36"/>
          <w:szCs w:val="36"/>
        </w:rPr>
        <w:t xml:space="preserve"> образования в образовательных организациях Шек</w:t>
      </w:r>
      <w:r>
        <w:rPr>
          <w:bCs/>
          <w:color w:val="000000"/>
          <w:sz w:val="36"/>
          <w:szCs w:val="36"/>
        </w:rPr>
        <w:t>снинского муниципального района</w:t>
      </w:r>
    </w:p>
    <w:p w:rsidR="0039087A" w:rsidRPr="00107FF6" w:rsidRDefault="0039087A" w:rsidP="003057C1">
      <w:pPr>
        <w:jc w:val="both"/>
        <w:rPr>
          <w:sz w:val="36"/>
          <w:szCs w:val="36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3057C1">
      <w:pPr>
        <w:rPr>
          <w:b/>
          <w:sz w:val="28"/>
          <w:szCs w:val="28"/>
        </w:rPr>
      </w:pPr>
    </w:p>
    <w:p w:rsidR="0039087A" w:rsidRDefault="0039087A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39087A" w:rsidRDefault="0039087A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39087A" w:rsidRDefault="0039087A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39087A" w:rsidRDefault="0039087A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39087A" w:rsidRPr="00F7531C" w:rsidRDefault="0039087A" w:rsidP="001069AE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39087A" w:rsidRPr="00757DC0" w:rsidRDefault="0039087A" w:rsidP="001069A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39087A" w:rsidRPr="00F7531C" w:rsidRDefault="0039087A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39087A" w:rsidRDefault="0039087A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 xml:space="preserve">Административный регламент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 xml:space="preserve">ю </w:t>
      </w:r>
      <w:r w:rsidRPr="00405F0B">
        <w:rPr>
          <w:bCs/>
          <w:color w:val="000000"/>
          <w:sz w:val="28"/>
          <w:szCs w:val="28"/>
        </w:rPr>
        <w:t xml:space="preserve">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405F0B">
        <w:rPr>
          <w:bCs/>
          <w:color w:val="000000"/>
          <w:sz w:val="28"/>
          <w:szCs w:val="28"/>
        </w:rPr>
        <w:t xml:space="preserve">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в образовательных организациях Шек</w:t>
      </w:r>
      <w:r>
        <w:rPr>
          <w:bCs/>
          <w:color w:val="000000"/>
          <w:sz w:val="28"/>
          <w:szCs w:val="28"/>
        </w:rPr>
        <w:t>снинского муниципального района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</w:rPr>
        <w:t>(далее – регламент</w:t>
      </w:r>
      <w:r w:rsidRPr="00757DC0">
        <w:rPr>
          <w:sz w:val="28"/>
        </w:rPr>
        <w:t xml:space="preserve">) </w:t>
      </w:r>
      <w:r>
        <w:rPr>
          <w:sz w:val="28"/>
        </w:rPr>
        <w:t xml:space="preserve">устанавливает порядок и стандарт </w:t>
      </w:r>
      <w:r w:rsidRPr="00757DC0">
        <w:rPr>
          <w:sz w:val="28"/>
        </w:rPr>
        <w:t>предоставлени</w:t>
      </w:r>
      <w:r>
        <w:rPr>
          <w:sz w:val="28"/>
        </w:rPr>
        <w:t>я</w:t>
      </w:r>
      <w:r w:rsidRPr="00757DC0">
        <w:rPr>
          <w:sz w:val="28"/>
        </w:rPr>
        <w:t xml:space="preserve"> муниципальной услуги.</w:t>
      </w:r>
    </w:p>
    <w:p w:rsidR="0039087A" w:rsidRPr="00F7531C" w:rsidRDefault="0039087A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39087A" w:rsidRPr="004F7AF6" w:rsidRDefault="0039087A" w:rsidP="001069A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>Заявителем при предоставлении муниципальной услуги является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Управление образования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39087A" w:rsidRPr="00F7531C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39087A" w:rsidRPr="00D00527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39087A" w:rsidRPr="00757DC0" w:rsidRDefault="0039087A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39087A" w:rsidRDefault="0039087A" w:rsidP="00091861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162562, Вологодская область, Шекснинский район, п. Шексна, </w:t>
      </w:r>
    </w:p>
    <w:p w:rsidR="0039087A" w:rsidRDefault="0039087A" w:rsidP="00091861">
      <w:pPr>
        <w:jc w:val="both"/>
        <w:rPr>
          <w:bCs/>
          <w:sz w:val="28"/>
        </w:rPr>
      </w:pPr>
      <w:r w:rsidRPr="00757DC0">
        <w:rPr>
          <w:bCs/>
          <w:sz w:val="28"/>
        </w:rPr>
        <w:t>ул. Труда, д. 3 «Б».</w:t>
      </w:r>
    </w:p>
    <w:p w:rsidR="0039087A" w:rsidRDefault="0039087A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39087A" w:rsidRPr="004B5ED2" w:rsidRDefault="0039087A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39087A" w:rsidRDefault="0039087A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39087A" w:rsidRPr="004B5ED2" w:rsidRDefault="0039087A" w:rsidP="001069AE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39087A" w:rsidRPr="006047F0" w:rsidRDefault="0039087A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39087A" w:rsidRPr="006047F0" w:rsidRDefault="0039087A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2-35-50.</w:t>
      </w:r>
    </w:p>
    <w:p w:rsidR="0039087A" w:rsidRPr="00757DC0" w:rsidRDefault="0039087A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39087A" w:rsidRPr="00757DC0" w:rsidRDefault="0039087A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39087A" w:rsidRPr="00757DC0" w:rsidRDefault="0039087A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39087A" w:rsidRPr="00D00527" w:rsidRDefault="0039087A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39087A" w:rsidRPr="00F7531C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-лично;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-посредством телефонной, факсимильной связи;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-посредством электронной связи;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-посредством почтовой связи;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-на информационных стендах в помещениях Уполномоченного органа, МФЦ;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-на официальном сайте Уполномоченного органа, МФЦ;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-на Едином портале государственных и муниципальных услуг (функций);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-на Портале государственных и муниципальных услуг (функций) Вологодской области.</w:t>
      </w:r>
    </w:p>
    <w:p w:rsidR="0039087A" w:rsidRPr="00F7531C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39087A" w:rsidRPr="00757DC0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39087A" w:rsidRPr="00A13495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39087A" w:rsidRDefault="0039087A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39087A" w:rsidRPr="00757DC0" w:rsidRDefault="0039087A" w:rsidP="001069AE">
      <w:pPr>
        <w:ind w:firstLine="720"/>
        <w:rPr>
          <w:sz w:val="28"/>
        </w:rPr>
      </w:pPr>
    </w:p>
    <w:p w:rsidR="0039087A" w:rsidRPr="00F7531C" w:rsidRDefault="0039087A" w:rsidP="001069AE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39087A" w:rsidRPr="00467241" w:rsidRDefault="0039087A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39087A" w:rsidRPr="00F7531C" w:rsidRDefault="0039087A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39087A" w:rsidRPr="00467241" w:rsidRDefault="0039087A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  <w:r w:rsidRPr="00A22102">
        <w:rPr>
          <w:bCs/>
          <w:color w:val="000000"/>
          <w:sz w:val="28"/>
          <w:szCs w:val="28"/>
        </w:rPr>
        <w:t xml:space="preserve">Предоставление 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A22102">
        <w:rPr>
          <w:bCs/>
          <w:color w:val="000000"/>
          <w:sz w:val="28"/>
          <w:szCs w:val="28"/>
        </w:rPr>
        <w:t>в образовательных организациях Шекснинского муниципального района</w:t>
      </w:r>
      <w:r w:rsidRPr="00A22102">
        <w:rPr>
          <w:sz w:val="28"/>
        </w:rPr>
        <w:t>.</w:t>
      </w:r>
    </w:p>
    <w:p w:rsidR="0039087A" w:rsidRPr="00F7531C" w:rsidRDefault="0039087A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-Управление образования Шекснинского муниципального района;</w:t>
      </w:r>
    </w:p>
    <w:p w:rsidR="0039087A" w:rsidRPr="00757DC0" w:rsidRDefault="0039087A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39087A" w:rsidRPr="002A5597" w:rsidRDefault="0039087A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39087A" w:rsidRPr="00F7531C" w:rsidRDefault="0039087A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39087A" w:rsidRDefault="0039087A" w:rsidP="001069A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9087A" w:rsidRDefault="0039087A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39087A" w:rsidRPr="004F7AF6" w:rsidRDefault="0039087A" w:rsidP="001069AE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 w:rsidRPr="004F7AF6">
        <w:rPr>
          <w:sz w:val="28"/>
          <w:szCs w:val="28"/>
        </w:rPr>
        <w:t xml:space="preserve"> и направление соответствующего уведомления заявителю (приложение 3 к настоящему регламенту).</w:t>
      </w:r>
    </w:p>
    <w:p w:rsidR="0039087A" w:rsidRPr="00F7531C" w:rsidRDefault="0039087A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39087A" w:rsidRDefault="0039087A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sz w:val="28"/>
        </w:rPr>
        <w:t xml:space="preserve"> и приложенных к нему документов.</w:t>
      </w:r>
    </w:p>
    <w:p w:rsidR="0039087A" w:rsidRPr="00F7531C" w:rsidRDefault="0039087A" w:rsidP="001069AE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39087A" w:rsidRPr="00757DC0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39087A" w:rsidRPr="00757DC0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39087A" w:rsidRPr="00757DC0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39087A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39087A" w:rsidRPr="00757DC0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39087A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39087A" w:rsidRPr="004F7AF6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39087A" w:rsidRPr="00F7531C" w:rsidRDefault="0039087A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9087A" w:rsidRDefault="0039087A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2.6.1. Для получения муниципальной услуги заявитель предоставляет:</w:t>
      </w:r>
    </w:p>
    <w:p w:rsidR="0039087A" w:rsidRDefault="0039087A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sz w:val="28"/>
          <w:szCs w:val="28"/>
        </w:rPr>
        <w:t xml:space="preserve"> (приложение 2 к настоящему регламенту).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Юридические лица представляют заявлени</w:t>
      </w:r>
      <w:r>
        <w:rPr>
          <w:sz w:val="28"/>
          <w:szCs w:val="28"/>
        </w:rPr>
        <w:t>е</w:t>
      </w:r>
      <w:r w:rsidRPr="000F109B">
        <w:rPr>
          <w:sz w:val="28"/>
          <w:szCs w:val="28"/>
        </w:rPr>
        <w:t xml:space="preserve"> на официальном бланке с указанием реквизитов организации, а при отсутствии официального бланка заверяют подпись руководителя печатью юридического лица.</w:t>
      </w:r>
    </w:p>
    <w:p w:rsidR="0039087A" w:rsidRPr="009A5275" w:rsidRDefault="0039087A" w:rsidP="001069AE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39087A" w:rsidRPr="009A5275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подлинников.</w:t>
      </w:r>
    </w:p>
    <w:p w:rsidR="0039087A" w:rsidRPr="009A5275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прилагаемые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прилагаемые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подписи.</w:t>
      </w:r>
      <w:bookmarkStart w:id="0" w:name="sub_27"/>
    </w:p>
    <w:p w:rsidR="0039087A" w:rsidRPr="00F7531C" w:rsidRDefault="0039087A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39087A" w:rsidRPr="003B650A" w:rsidRDefault="0039087A" w:rsidP="001069AE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39087A" w:rsidRPr="009A5275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 w:rsidRPr="003B650A"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если информация </w:t>
      </w:r>
      <w:r w:rsidRPr="003B650A">
        <w:rPr>
          <w:sz w:val="28"/>
          <w:szCs w:val="28"/>
        </w:rPr>
        <w:t>относится к категории персональных данных.</w:t>
      </w:r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39087A" w:rsidRPr="004F7AF6" w:rsidRDefault="0039087A" w:rsidP="001069AE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39087A" w:rsidRPr="00757DC0" w:rsidRDefault="0039087A" w:rsidP="001069AE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39087A" w:rsidRPr="0092283D" w:rsidRDefault="0039087A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9087A" w:rsidRDefault="0039087A" w:rsidP="001069AE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39087A" w:rsidRPr="0092283D" w:rsidRDefault="0039087A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39087A" w:rsidRDefault="0039087A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39087A" w:rsidRDefault="0039087A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39087A" w:rsidRDefault="0039087A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39087A" w:rsidRDefault="0039087A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39087A" w:rsidRDefault="0039087A" w:rsidP="00B52394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39087A" w:rsidRPr="00134C97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39087A" w:rsidRPr="00134C97" w:rsidRDefault="0039087A" w:rsidP="00B52394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текстовую 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3908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39087A" w:rsidRPr="00560E7A" w:rsidRDefault="0039087A" w:rsidP="00B523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39087A" w:rsidRPr="004110EF" w:rsidRDefault="0039087A" w:rsidP="00B5239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39087A" w:rsidRPr="004110EF" w:rsidRDefault="0039087A" w:rsidP="00B52394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39087A" w:rsidRPr="004110EF" w:rsidRDefault="0039087A" w:rsidP="00B5239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39087A" w:rsidRPr="00B80E00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39087A" w:rsidRPr="00757DC0" w:rsidRDefault="0039087A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39087A" w:rsidRDefault="0039087A" w:rsidP="00091861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39087A" w:rsidRPr="00B80E00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39087A" w:rsidRPr="00B80E00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39087A" w:rsidRPr="004F7AF6" w:rsidRDefault="0039087A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39087A" w:rsidRPr="00FE1CDD" w:rsidRDefault="0039087A" w:rsidP="001069AE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39087A" w:rsidRPr="002E754A" w:rsidRDefault="0039087A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9087A" w:rsidRPr="001A106F" w:rsidRDefault="0039087A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39087A" w:rsidRPr="00187436" w:rsidRDefault="0039087A" w:rsidP="001069AE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39087A" w:rsidRDefault="0039087A" w:rsidP="001069AE">
      <w:pPr>
        <w:ind w:firstLine="720"/>
        <w:jc w:val="both"/>
        <w:rPr>
          <w:sz w:val="28"/>
          <w:szCs w:val="28"/>
        </w:rPr>
      </w:pPr>
    </w:p>
    <w:p w:rsidR="0039087A" w:rsidRDefault="0039087A" w:rsidP="001069A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39087A" w:rsidRPr="00C43AB0" w:rsidRDefault="0039087A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087A" w:rsidRPr="007262AE" w:rsidRDefault="0039087A" w:rsidP="001069AE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39087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 xml:space="preserve">регистрация заявления </w:t>
      </w:r>
      <w:r>
        <w:rPr>
          <w:sz w:val="28"/>
          <w:szCs w:val="28"/>
        </w:rPr>
        <w:t>и приложенных к нему документов;</w:t>
      </w:r>
    </w:p>
    <w:p w:rsidR="0039087A" w:rsidRPr="00C43AB0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sz w:val="28"/>
          <w:szCs w:val="28"/>
        </w:rPr>
        <w:t>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C43AB0">
        <w:rPr>
          <w:sz w:val="28"/>
          <w:szCs w:val="28"/>
        </w:rPr>
        <w:t>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39087A" w:rsidRPr="005A221A" w:rsidRDefault="0039087A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>риложение 4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>3.4</w:t>
      </w:r>
      <w:r w:rsidRPr="00DC3103">
        <w:rPr>
          <w:b/>
          <w:sz w:val="28"/>
          <w:szCs w:val="28"/>
        </w:rPr>
        <w:t xml:space="preserve">. Рассмотрение заявления и принятие решения о предоставлении информации </w:t>
      </w:r>
      <w:r w:rsidRPr="00DC3103">
        <w:rPr>
          <w:b/>
          <w:bCs/>
          <w:color w:val="000000"/>
          <w:sz w:val="28"/>
          <w:szCs w:val="28"/>
        </w:rPr>
        <w:t>об организации общедоступного и бесплатного дошкольного образования в образовательных организациях Шекснинского муниципального района</w:t>
      </w:r>
      <w:r w:rsidRPr="00DC3103">
        <w:rPr>
          <w:b/>
          <w:sz w:val="28"/>
        </w:rPr>
        <w:t xml:space="preserve"> </w:t>
      </w:r>
      <w:r w:rsidRPr="00DC3103">
        <w:rPr>
          <w:b/>
          <w:sz w:val="28"/>
          <w:szCs w:val="28"/>
        </w:rPr>
        <w:t xml:space="preserve">либо отказе в предоставлении информации </w:t>
      </w:r>
      <w:r w:rsidRPr="00DC3103">
        <w:rPr>
          <w:b/>
          <w:bCs/>
          <w:color w:val="000000"/>
          <w:sz w:val="28"/>
          <w:szCs w:val="28"/>
        </w:rPr>
        <w:t>об организации общедоступного и бесплатного дошкольного образования в образовательных организациях Шекснинского муниципального района.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>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с указанием причин отказа.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39087A" w:rsidRPr="00A11713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день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A26449">
        <w:rPr>
          <w:b/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DC3103">
        <w:rPr>
          <w:b/>
          <w:sz w:val="28"/>
          <w:szCs w:val="28"/>
        </w:rPr>
        <w:t xml:space="preserve">Уведомление заявителя о предоставлении информации </w:t>
      </w:r>
      <w:r w:rsidRPr="00DC3103">
        <w:rPr>
          <w:b/>
          <w:bCs/>
          <w:color w:val="000000"/>
          <w:sz w:val="28"/>
          <w:szCs w:val="28"/>
        </w:rPr>
        <w:t>об организации общедоступного и бесплатного дошкольного образования в образовательных организациях Шекснинского муниципального района</w:t>
      </w:r>
      <w:r w:rsidRPr="00DC3103">
        <w:rPr>
          <w:b/>
          <w:sz w:val="28"/>
        </w:rPr>
        <w:t xml:space="preserve"> </w:t>
      </w:r>
      <w:r w:rsidRPr="00DC3103">
        <w:rPr>
          <w:b/>
          <w:sz w:val="28"/>
          <w:szCs w:val="28"/>
        </w:rPr>
        <w:t xml:space="preserve">в форме уведомления (приложение 2 к настоящему регламенту) либо об отказе в предоставлении информации </w:t>
      </w:r>
      <w:r w:rsidRPr="00DC3103">
        <w:rPr>
          <w:b/>
          <w:bCs/>
          <w:color w:val="000000"/>
          <w:sz w:val="28"/>
          <w:szCs w:val="28"/>
        </w:rPr>
        <w:t>об организации общедоступного и бесплатного дошкольного образования в образовательных организациях Шекснинского муниципального района</w:t>
      </w:r>
      <w:r w:rsidRPr="00DC3103">
        <w:rPr>
          <w:b/>
          <w:sz w:val="28"/>
          <w:szCs w:val="28"/>
        </w:rPr>
        <w:t xml:space="preserve"> в форме уведомления с указанием причин отказа (приложение 3 к настоящему регламенту).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заявление и приложенных к нему документов: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39087A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39087A" w:rsidRPr="002E48EE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39087A" w:rsidRPr="00EF44DD" w:rsidRDefault="0039087A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2E48EE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39087A" w:rsidRPr="007262AE" w:rsidRDefault="0039087A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39087A" w:rsidRDefault="0039087A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39087A" w:rsidRDefault="0039087A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39087A" w:rsidRPr="009F096B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39087A" w:rsidRDefault="0039087A" w:rsidP="001069AE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39087A" w:rsidRPr="00C62F9E" w:rsidRDefault="0039087A" w:rsidP="001069AE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39087A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39087A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39087A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39087A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39087A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39087A" w:rsidRPr="00EB6AD9" w:rsidRDefault="0039087A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39087A" w:rsidRDefault="0039087A" w:rsidP="001069AE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39087A" w:rsidRPr="004046AC" w:rsidRDefault="0039087A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39087A" w:rsidRPr="005C774B" w:rsidRDefault="0039087A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39087A" w:rsidRPr="005C774B" w:rsidRDefault="0039087A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39087A" w:rsidRPr="00684D61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39087A" w:rsidRPr="00684D61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39087A" w:rsidRPr="00684D61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39087A" w:rsidRPr="00684D61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39087A" w:rsidRPr="00684D61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39087A" w:rsidRPr="00684D61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39087A" w:rsidRPr="00F33F3F" w:rsidRDefault="0039087A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39087A" w:rsidRDefault="0039087A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39087A" w:rsidRPr="005C774B" w:rsidRDefault="0039087A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39087A" w:rsidRPr="005C774B" w:rsidRDefault="0039087A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39087A" w:rsidRPr="00155984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39087A" w:rsidRPr="00D81EAB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39087A" w:rsidRPr="00D81EAB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39087A" w:rsidRPr="00D81EAB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9087A" w:rsidRPr="00D81EAB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39087A" w:rsidRPr="00D81EAB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39087A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39087A" w:rsidRPr="00F33F3F" w:rsidRDefault="0039087A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39087A" w:rsidRPr="00091861" w:rsidRDefault="0039087A" w:rsidP="00091861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091861">
        <w:rPr>
          <w:sz w:val="28"/>
          <w:szCs w:val="28"/>
        </w:rPr>
        <w:t>5.11. Не позднее дня, следующего за днем принятия решения, указанного в пункте 5.10.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bookmarkStart w:id="3" w:name="sub_60"/>
    </w:p>
    <w:p w:rsidR="0039087A" w:rsidRDefault="0039087A" w:rsidP="00091861">
      <w:pPr>
        <w:tabs>
          <w:tab w:val="left" w:pos="567"/>
        </w:tabs>
        <w:ind w:firstLine="720"/>
        <w:jc w:val="both"/>
      </w:pPr>
    </w:p>
    <w:p w:rsidR="0039087A" w:rsidRPr="00091861" w:rsidRDefault="0039087A" w:rsidP="00091861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 w:rsidRPr="00091861">
        <w:rPr>
          <w:b/>
          <w:color w:val="000000"/>
          <w:sz w:val="28"/>
          <w:szCs w:val="28"/>
        </w:rPr>
        <w:t>6. З</w:t>
      </w:r>
      <w:bookmarkEnd w:id="3"/>
      <w:r w:rsidRPr="00091861">
        <w:rPr>
          <w:b/>
          <w:color w:val="000000"/>
          <w:sz w:val="28"/>
          <w:szCs w:val="28"/>
        </w:rPr>
        <w:t>АКЛЮЧИТЕЛЬНЫЕ ПОЛОЖЕНИЯ</w:t>
      </w:r>
    </w:p>
    <w:p w:rsidR="0039087A" w:rsidRPr="00091861" w:rsidRDefault="0039087A" w:rsidP="00091861"/>
    <w:p w:rsidR="0039087A" w:rsidRPr="00481D66" w:rsidRDefault="0039087A" w:rsidP="001069AE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39087A" w:rsidRPr="00EE400C" w:rsidRDefault="0039087A" w:rsidP="001069AE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</w:p>
    <w:p w:rsidR="0039087A" w:rsidRDefault="0039087A" w:rsidP="001069AE">
      <w:pPr>
        <w:ind w:firstLine="720"/>
        <w:jc w:val="both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b/>
          <w:sz w:val="28"/>
          <w:szCs w:val="28"/>
        </w:rPr>
      </w:pPr>
    </w:p>
    <w:p w:rsidR="0039087A" w:rsidRDefault="0039087A" w:rsidP="00BA133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39087A" w:rsidRDefault="0039087A" w:rsidP="0095752F">
      <w:pPr>
        <w:jc w:val="right"/>
        <w:rPr>
          <w:sz w:val="28"/>
          <w:szCs w:val="28"/>
        </w:rPr>
      </w:pPr>
    </w:p>
    <w:p w:rsidR="0039087A" w:rsidRDefault="0039087A" w:rsidP="00290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290747">
        <w:rPr>
          <w:sz w:val="28"/>
          <w:szCs w:val="28"/>
        </w:rPr>
        <w:t>Начальнику Управления образования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39087A" w:rsidRDefault="0039087A" w:rsidP="00290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_______________________________ </w:t>
      </w:r>
    </w:p>
    <w:p w:rsidR="0039087A" w:rsidRPr="00290747" w:rsidRDefault="0039087A" w:rsidP="00453F9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39087A" w:rsidRPr="00A04542" w:rsidRDefault="0039087A" w:rsidP="003057C1">
      <w:pPr>
        <w:pStyle w:val="ListParagraph"/>
        <w:ind w:left="0"/>
        <w:rPr>
          <w:sz w:val="28"/>
          <w:szCs w:val="28"/>
        </w:rPr>
      </w:pPr>
    </w:p>
    <w:p w:rsidR="0039087A" w:rsidRDefault="0039087A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39087A" w:rsidRPr="00A04542" w:rsidRDefault="0039087A" w:rsidP="00DC3103">
      <w:pPr>
        <w:pStyle w:val="ListParagraph"/>
        <w:ind w:left="0"/>
        <w:jc w:val="center"/>
        <w:rPr>
          <w:lang w:eastAsia="en-US"/>
        </w:rPr>
      </w:pPr>
      <w:r w:rsidRPr="00DC3103">
        <w:rPr>
          <w:sz w:val="28"/>
          <w:szCs w:val="28"/>
        </w:rPr>
        <w:t xml:space="preserve">о </w:t>
      </w:r>
      <w:r w:rsidRPr="00DC3103">
        <w:rPr>
          <w:bCs/>
          <w:color w:val="000000"/>
          <w:sz w:val="28"/>
          <w:szCs w:val="28"/>
        </w:rPr>
        <w:t>предоставлении</w:t>
      </w:r>
      <w:r w:rsidRPr="00405F0B">
        <w:rPr>
          <w:bCs/>
          <w:color w:val="000000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A04542">
        <w:rPr>
          <w:lang w:eastAsia="en-US"/>
        </w:rPr>
        <w:t>__________________________</w:t>
      </w:r>
      <w:r>
        <w:rPr>
          <w:lang w:eastAsia="en-US"/>
        </w:rPr>
        <w:t>_______________________________</w:t>
      </w:r>
      <w:r w:rsidRPr="00A04542">
        <w:rPr>
          <w:lang w:eastAsia="en-US"/>
        </w:rPr>
        <w:t>_</w:t>
      </w:r>
      <w:r>
        <w:rPr>
          <w:lang w:eastAsia="en-US"/>
        </w:rPr>
        <w:t>_</w:t>
      </w:r>
      <w:r w:rsidRPr="00A04542">
        <w:rPr>
          <w:lang w:eastAsia="en-US"/>
        </w:rPr>
        <w:t>_______</w:t>
      </w:r>
    </w:p>
    <w:p w:rsidR="0039087A" w:rsidRPr="0095752F" w:rsidRDefault="0039087A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(Ф.И.О. заявителя, уполномоченного представителя)</w:t>
      </w:r>
    </w:p>
    <w:p w:rsidR="0039087A" w:rsidRDefault="0039087A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39087A" w:rsidRPr="0095752F" w:rsidRDefault="0039087A" w:rsidP="0095752F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(адрес места жительства/места нахождения)</w:t>
      </w:r>
    </w:p>
    <w:p w:rsidR="0039087A" w:rsidRPr="00A04542" w:rsidRDefault="0039087A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39087A" w:rsidRPr="0095752F" w:rsidRDefault="0039087A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(удостоверяющий личность документ и его реквизит</w:t>
      </w:r>
      <w:r>
        <w:rPr>
          <w:rFonts w:ascii="Times New Roman" w:hAnsi="Times New Roman" w:cs="Times New Roman"/>
          <w:lang w:eastAsia="en-US"/>
        </w:rPr>
        <w:t>/учредительный документ</w:t>
      </w:r>
      <w:r w:rsidRPr="0095752F">
        <w:rPr>
          <w:rFonts w:ascii="Times New Roman" w:hAnsi="Times New Roman" w:cs="Times New Roman"/>
          <w:lang w:eastAsia="en-US"/>
        </w:rPr>
        <w:t>)</w:t>
      </w:r>
    </w:p>
    <w:p w:rsidR="0039087A" w:rsidRPr="00A04542" w:rsidRDefault="0039087A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39087A" w:rsidRPr="00A04542" w:rsidRDefault="0039087A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39087A" w:rsidRPr="0095752F" w:rsidRDefault="0039087A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(Ф.И.О. представителя заявителя)</w:t>
      </w:r>
    </w:p>
    <w:p w:rsidR="0039087A" w:rsidRPr="00A04542" w:rsidRDefault="0039087A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39087A" w:rsidRPr="0095752F" w:rsidRDefault="0039087A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(документ, подтверждающий полномочия представителя заявителя)</w:t>
      </w:r>
    </w:p>
    <w:p w:rsidR="0039087A" w:rsidRPr="00A04542" w:rsidRDefault="0039087A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39087A" w:rsidRPr="0095752F" w:rsidRDefault="0039087A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(реквизиты документов, удостоверяющих личность представителя заявителя)</w:t>
      </w:r>
    </w:p>
    <w:p w:rsidR="0039087A" w:rsidRDefault="0039087A" w:rsidP="003057C1">
      <w:pPr>
        <w:pStyle w:val="ListParagraph"/>
        <w:ind w:left="0"/>
        <w:jc w:val="both"/>
        <w:rPr>
          <w:sz w:val="28"/>
          <w:szCs w:val="28"/>
        </w:rPr>
      </w:pPr>
    </w:p>
    <w:p w:rsidR="0039087A" w:rsidRPr="00A04542" w:rsidRDefault="0039087A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</w:p>
    <w:p w:rsidR="0039087A" w:rsidRPr="00A04542" w:rsidRDefault="0039087A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39087A" w:rsidRPr="0095752F" w:rsidRDefault="0039087A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 об организации образовательной деятельности</w:t>
      </w:r>
      <w:r>
        <w:rPr>
          <w:sz w:val="20"/>
          <w:szCs w:val="20"/>
        </w:rPr>
        <w:t>)</w:t>
      </w:r>
    </w:p>
    <w:p w:rsidR="0039087A" w:rsidRDefault="0039087A" w:rsidP="003057C1">
      <w:pPr>
        <w:pStyle w:val="ListParagraph"/>
        <w:ind w:left="0"/>
        <w:jc w:val="both"/>
      </w:pPr>
    </w:p>
    <w:p w:rsidR="0039087A" w:rsidRDefault="0039087A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39087A" w:rsidRDefault="0039087A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39087A" w:rsidRDefault="0039087A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39087A" w:rsidRPr="002A5597" w:rsidRDefault="0039087A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39087A" w:rsidRPr="002A5597" w:rsidRDefault="0039087A" w:rsidP="003057C1">
      <w:pPr>
        <w:pStyle w:val="ListParagraph"/>
        <w:ind w:left="0"/>
        <w:jc w:val="both"/>
      </w:pPr>
    </w:p>
    <w:p w:rsidR="0039087A" w:rsidRPr="000512E4" w:rsidRDefault="0039087A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39087A" w:rsidRPr="0095752F" w:rsidRDefault="0039087A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39087A" w:rsidRPr="00A04542" w:rsidRDefault="0039087A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39087A" w:rsidRPr="0095752F" w:rsidRDefault="0039087A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39087A" w:rsidRPr="0095752F" w:rsidRDefault="0039087A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39087A" w:rsidRPr="0095752F" w:rsidRDefault="0039087A" w:rsidP="003057C1">
      <w:pPr>
        <w:pStyle w:val="ListParagraph"/>
        <w:ind w:left="0"/>
        <w:rPr>
          <w:b/>
          <w:sz w:val="20"/>
          <w:szCs w:val="20"/>
        </w:rPr>
        <w:sectPr w:rsidR="0039087A" w:rsidRPr="0095752F" w:rsidSect="00800EF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9087A" w:rsidRDefault="0039087A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39087A" w:rsidRDefault="0039087A" w:rsidP="0095752F">
      <w:r>
        <w:t xml:space="preserve">                           </w:t>
      </w:r>
    </w:p>
    <w:p w:rsidR="0039087A" w:rsidRDefault="0039087A" w:rsidP="0095752F"/>
    <w:p w:rsidR="0039087A" w:rsidRPr="0095752F" w:rsidRDefault="0039087A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39087A" w:rsidRPr="0095752F" w:rsidRDefault="0039087A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39087A" w:rsidRDefault="0039087A" w:rsidP="0095752F">
      <w:pPr>
        <w:rPr>
          <w:sz w:val="28"/>
          <w:szCs w:val="28"/>
        </w:rPr>
      </w:pPr>
    </w:p>
    <w:p w:rsidR="0039087A" w:rsidRPr="0095752F" w:rsidRDefault="0039087A" w:rsidP="0095752F">
      <w:pPr>
        <w:rPr>
          <w:sz w:val="28"/>
          <w:szCs w:val="28"/>
        </w:rPr>
      </w:pPr>
    </w:p>
    <w:p w:rsidR="0039087A" w:rsidRPr="0095752F" w:rsidRDefault="0039087A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39087A" w:rsidRPr="0095752F" w:rsidRDefault="0039087A" w:rsidP="009575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</w:p>
    <w:p w:rsidR="0039087A" w:rsidRPr="0095752F" w:rsidRDefault="0039087A" w:rsidP="0095752F">
      <w:pPr>
        <w:rPr>
          <w:sz w:val="28"/>
          <w:szCs w:val="28"/>
        </w:rPr>
      </w:pPr>
    </w:p>
    <w:p w:rsidR="0039087A" w:rsidRDefault="0039087A" w:rsidP="00957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</w:t>
      </w:r>
      <w:r>
        <w:rPr>
          <w:bCs/>
          <w:color w:val="000000"/>
          <w:sz w:val="28"/>
          <w:szCs w:val="28"/>
        </w:rPr>
        <w:t xml:space="preserve">иях Шекснинского муниципального </w:t>
      </w:r>
      <w:r w:rsidRPr="00A22102">
        <w:rPr>
          <w:bCs/>
          <w:color w:val="000000"/>
          <w:sz w:val="28"/>
          <w:szCs w:val="28"/>
        </w:rPr>
        <w:t>района</w:t>
      </w:r>
      <w:r w:rsidRPr="0095752F">
        <w:rPr>
          <w:sz w:val="28"/>
          <w:szCs w:val="28"/>
        </w:rPr>
        <w:t xml:space="preserve"> </w:t>
      </w:r>
    </w:p>
    <w:p w:rsidR="0039087A" w:rsidRPr="0095752F" w:rsidRDefault="0039087A" w:rsidP="0095752F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39087A" w:rsidRDefault="0039087A" w:rsidP="0095752F">
      <w:pPr>
        <w:jc w:val="center"/>
        <w:rPr>
          <w:sz w:val="20"/>
          <w:szCs w:val="20"/>
        </w:rPr>
      </w:pPr>
      <w:r w:rsidRPr="0095752F">
        <w:rPr>
          <w:sz w:val="20"/>
          <w:szCs w:val="20"/>
        </w:rPr>
        <w:t>(наименов</w:t>
      </w:r>
      <w:r>
        <w:rPr>
          <w:sz w:val="20"/>
          <w:szCs w:val="20"/>
        </w:rPr>
        <w:t>ание образовательной организации</w:t>
      </w:r>
      <w:r w:rsidRPr="0095752F">
        <w:rPr>
          <w:sz w:val="20"/>
          <w:szCs w:val="20"/>
        </w:rPr>
        <w:t>)</w:t>
      </w:r>
    </w:p>
    <w:p w:rsidR="0039087A" w:rsidRPr="0095752F" w:rsidRDefault="0039087A" w:rsidP="0095752F">
      <w:pPr>
        <w:jc w:val="center"/>
        <w:rPr>
          <w:sz w:val="20"/>
          <w:szCs w:val="20"/>
        </w:rPr>
      </w:pPr>
    </w:p>
    <w:p w:rsidR="0039087A" w:rsidRDefault="0039087A" w:rsidP="0095752F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от ____________________ принято решение о направлении следующих</w:t>
      </w:r>
    </w:p>
    <w:p w:rsidR="0039087A" w:rsidRDefault="0039087A" w:rsidP="0034655F">
      <w:pPr>
        <w:rPr>
          <w:sz w:val="20"/>
          <w:szCs w:val="20"/>
        </w:rPr>
      </w:pPr>
      <w:r>
        <w:rPr>
          <w:sz w:val="20"/>
          <w:szCs w:val="20"/>
        </w:rPr>
        <w:t xml:space="preserve">            (дата принятия заявления) </w:t>
      </w:r>
    </w:p>
    <w:p w:rsidR="0039087A" w:rsidRPr="0034655F" w:rsidRDefault="0039087A" w:rsidP="0095752F">
      <w:pPr>
        <w:rPr>
          <w:sz w:val="20"/>
          <w:szCs w:val="20"/>
        </w:rPr>
      </w:pP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405F0B">
        <w:rPr>
          <w:bCs/>
          <w:color w:val="000000"/>
          <w:sz w:val="28"/>
          <w:szCs w:val="28"/>
        </w:rPr>
        <w:t xml:space="preserve"> образования</w:t>
      </w:r>
    </w:p>
    <w:p w:rsidR="0039087A" w:rsidRPr="0095752F" w:rsidRDefault="0039087A" w:rsidP="0095752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39087A" w:rsidRPr="0095752F" w:rsidRDefault="0039087A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39087A" w:rsidRPr="0095752F" w:rsidRDefault="0039087A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39087A" w:rsidRPr="0034655F" w:rsidRDefault="0039087A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 xml:space="preserve">(запрашиваемые сведения об организации </w:t>
      </w:r>
      <w:r>
        <w:rPr>
          <w:sz w:val="20"/>
          <w:szCs w:val="20"/>
        </w:rPr>
        <w:t>дошкольного</w:t>
      </w:r>
      <w:r w:rsidRPr="0034655F">
        <w:rPr>
          <w:sz w:val="20"/>
          <w:szCs w:val="20"/>
        </w:rPr>
        <w:t xml:space="preserve"> образования)</w:t>
      </w:r>
    </w:p>
    <w:p w:rsidR="0039087A" w:rsidRDefault="0039087A" w:rsidP="0095752F">
      <w:pPr>
        <w:rPr>
          <w:sz w:val="28"/>
          <w:szCs w:val="28"/>
        </w:rPr>
      </w:pPr>
    </w:p>
    <w:p w:rsidR="0039087A" w:rsidRPr="0095752F" w:rsidRDefault="0039087A" w:rsidP="0095752F">
      <w:pPr>
        <w:rPr>
          <w:sz w:val="28"/>
          <w:szCs w:val="28"/>
        </w:rPr>
      </w:pPr>
    </w:p>
    <w:p w:rsidR="0039087A" w:rsidRPr="0095752F" w:rsidRDefault="0039087A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39087A" w:rsidRDefault="0039087A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FB29B1">
      <w:pPr>
        <w:jc w:val="right"/>
        <w:rPr>
          <w:sz w:val="28"/>
          <w:szCs w:val="28"/>
        </w:rPr>
      </w:pPr>
    </w:p>
    <w:p w:rsidR="0039087A" w:rsidRDefault="0039087A" w:rsidP="00FB29B1">
      <w:pPr>
        <w:jc w:val="right"/>
        <w:rPr>
          <w:sz w:val="28"/>
          <w:szCs w:val="28"/>
        </w:rPr>
      </w:pPr>
    </w:p>
    <w:p w:rsidR="0039087A" w:rsidRDefault="0039087A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39087A" w:rsidRDefault="0039087A" w:rsidP="00FB29B1">
      <w:r>
        <w:t xml:space="preserve">                           </w:t>
      </w:r>
    </w:p>
    <w:p w:rsidR="0039087A" w:rsidRDefault="0039087A" w:rsidP="00FB29B1"/>
    <w:p w:rsidR="0039087A" w:rsidRPr="0095752F" w:rsidRDefault="0039087A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39087A" w:rsidRPr="0095752F" w:rsidRDefault="0039087A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39087A" w:rsidRPr="0095752F" w:rsidRDefault="0039087A" w:rsidP="00FB29B1">
      <w:pPr>
        <w:rPr>
          <w:sz w:val="28"/>
          <w:szCs w:val="28"/>
        </w:rPr>
      </w:pPr>
    </w:p>
    <w:p w:rsidR="0039087A" w:rsidRPr="0095752F" w:rsidRDefault="0039087A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39087A" w:rsidRPr="0095752F" w:rsidRDefault="0039087A" w:rsidP="00FB29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</w:p>
    <w:p w:rsidR="0039087A" w:rsidRPr="0095752F" w:rsidRDefault="0039087A" w:rsidP="00FB29B1">
      <w:pPr>
        <w:rPr>
          <w:sz w:val="28"/>
          <w:szCs w:val="28"/>
        </w:rPr>
      </w:pPr>
    </w:p>
    <w:p w:rsidR="0039087A" w:rsidRDefault="0039087A" w:rsidP="00FB29B1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</w:p>
    <w:p w:rsidR="0039087A" w:rsidRPr="0095752F" w:rsidRDefault="0039087A" w:rsidP="00FB29B1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 __________________________________________________________________</w:t>
      </w:r>
    </w:p>
    <w:p w:rsidR="0039087A" w:rsidRDefault="0039087A" w:rsidP="00FB29B1">
      <w:pPr>
        <w:jc w:val="center"/>
        <w:rPr>
          <w:sz w:val="20"/>
          <w:szCs w:val="20"/>
        </w:rPr>
      </w:pPr>
      <w:r w:rsidRPr="0095752F">
        <w:rPr>
          <w:sz w:val="20"/>
          <w:szCs w:val="20"/>
        </w:rPr>
        <w:t>(наименование образовательно</w:t>
      </w:r>
      <w:r>
        <w:rPr>
          <w:sz w:val="20"/>
          <w:szCs w:val="20"/>
        </w:rPr>
        <w:t>й организации</w:t>
      </w:r>
      <w:r w:rsidRPr="0095752F">
        <w:rPr>
          <w:sz w:val="20"/>
          <w:szCs w:val="20"/>
        </w:rPr>
        <w:t>)</w:t>
      </w:r>
    </w:p>
    <w:p w:rsidR="0039087A" w:rsidRPr="0095752F" w:rsidRDefault="0039087A" w:rsidP="00FB29B1">
      <w:pPr>
        <w:jc w:val="center"/>
        <w:rPr>
          <w:sz w:val="20"/>
          <w:szCs w:val="20"/>
        </w:rPr>
      </w:pPr>
    </w:p>
    <w:p w:rsidR="0039087A" w:rsidRDefault="0039087A" w:rsidP="00FB29B1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от ____________________ принято решение </w:t>
      </w:r>
      <w:r>
        <w:rPr>
          <w:sz w:val="28"/>
          <w:szCs w:val="28"/>
        </w:rPr>
        <w:t xml:space="preserve">об отказе в </w:t>
      </w:r>
      <w:r w:rsidRPr="0095752F">
        <w:rPr>
          <w:sz w:val="28"/>
          <w:szCs w:val="28"/>
        </w:rPr>
        <w:t xml:space="preserve">направлении </w:t>
      </w:r>
    </w:p>
    <w:p w:rsidR="0039087A" w:rsidRDefault="0039087A" w:rsidP="00FB29B1">
      <w:pPr>
        <w:rPr>
          <w:sz w:val="20"/>
          <w:szCs w:val="20"/>
        </w:rPr>
      </w:pPr>
      <w:r>
        <w:rPr>
          <w:sz w:val="20"/>
          <w:szCs w:val="20"/>
        </w:rPr>
        <w:t xml:space="preserve">            (дата принятия заявления) </w:t>
      </w:r>
    </w:p>
    <w:p w:rsidR="0039087A" w:rsidRDefault="0039087A" w:rsidP="00FB29B1">
      <w:pPr>
        <w:rPr>
          <w:sz w:val="20"/>
          <w:szCs w:val="20"/>
        </w:rPr>
      </w:pPr>
    </w:p>
    <w:p w:rsidR="0039087A" w:rsidRPr="0034655F" w:rsidRDefault="0039087A" w:rsidP="00FB29B1">
      <w:pPr>
        <w:rPr>
          <w:sz w:val="20"/>
          <w:szCs w:val="20"/>
        </w:rPr>
      </w:pPr>
      <w:r>
        <w:rPr>
          <w:sz w:val="28"/>
          <w:szCs w:val="28"/>
        </w:rPr>
        <w:t xml:space="preserve">информации </w:t>
      </w:r>
      <w:r w:rsidRPr="00405F0B">
        <w:rPr>
          <w:bCs/>
          <w:color w:val="000000"/>
          <w:sz w:val="28"/>
          <w:szCs w:val="28"/>
        </w:rPr>
        <w:t xml:space="preserve">об организации </w:t>
      </w:r>
      <w:r>
        <w:rPr>
          <w:bCs/>
          <w:color w:val="000000"/>
          <w:sz w:val="28"/>
          <w:szCs w:val="28"/>
        </w:rPr>
        <w:t>дошкольного</w:t>
      </w:r>
      <w:r w:rsidRPr="00405F0B">
        <w:rPr>
          <w:bCs/>
          <w:color w:val="000000"/>
          <w:sz w:val="28"/>
          <w:szCs w:val="28"/>
        </w:rPr>
        <w:t xml:space="preserve"> образования</w:t>
      </w:r>
    </w:p>
    <w:p w:rsidR="0039087A" w:rsidRPr="0095752F" w:rsidRDefault="0039087A" w:rsidP="00FB29B1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39087A" w:rsidRPr="0095752F" w:rsidRDefault="0039087A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39087A" w:rsidRPr="0095752F" w:rsidRDefault="0039087A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39087A" w:rsidRPr="0034655F" w:rsidRDefault="0039087A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39087A" w:rsidRDefault="0039087A" w:rsidP="00FB29B1">
      <w:pPr>
        <w:rPr>
          <w:sz w:val="28"/>
          <w:szCs w:val="28"/>
        </w:rPr>
      </w:pPr>
    </w:p>
    <w:p w:rsidR="0039087A" w:rsidRPr="0095752F" w:rsidRDefault="0039087A" w:rsidP="00FB29B1">
      <w:pPr>
        <w:rPr>
          <w:sz w:val="28"/>
          <w:szCs w:val="28"/>
        </w:rPr>
      </w:pPr>
    </w:p>
    <w:p w:rsidR="0039087A" w:rsidRPr="0095752F" w:rsidRDefault="0039087A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39087A" w:rsidRDefault="0039087A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39087A" w:rsidRDefault="0039087A" w:rsidP="00FB29B1">
      <w:pPr>
        <w:rPr>
          <w:sz w:val="20"/>
          <w:szCs w:val="20"/>
        </w:rPr>
      </w:pPr>
    </w:p>
    <w:p w:rsidR="0039087A" w:rsidRDefault="0039087A" w:rsidP="00FB29B1">
      <w:pPr>
        <w:rPr>
          <w:sz w:val="20"/>
          <w:szCs w:val="20"/>
        </w:rPr>
      </w:pPr>
    </w:p>
    <w:p w:rsidR="0039087A" w:rsidRDefault="0039087A" w:rsidP="00FB29B1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34655F">
      <w:pPr>
        <w:rPr>
          <w:sz w:val="20"/>
          <w:szCs w:val="20"/>
        </w:rPr>
      </w:pPr>
    </w:p>
    <w:p w:rsidR="0039087A" w:rsidRDefault="0039087A" w:rsidP="006C0D7D">
      <w:pPr>
        <w:jc w:val="right"/>
        <w:rPr>
          <w:sz w:val="28"/>
          <w:szCs w:val="28"/>
        </w:rPr>
      </w:pPr>
    </w:p>
    <w:p w:rsidR="0039087A" w:rsidRDefault="0039087A" w:rsidP="006C0D7D">
      <w:pPr>
        <w:jc w:val="right"/>
        <w:rPr>
          <w:sz w:val="28"/>
          <w:szCs w:val="28"/>
        </w:rPr>
      </w:pPr>
    </w:p>
    <w:p w:rsidR="0039087A" w:rsidRDefault="0039087A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39087A" w:rsidRDefault="0039087A" w:rsidP="006C0D7D">
      <w:pPr>
        <w:jc w:val="right"/>
        <w:rPr>
          <w:sz w:val="28"/>
          <w:szCs w:val="28"/>
        </w:rPr>
      </w:pPr>
    </w:p>
    <w:p w:rsidR="0039087A" w:rsidRPr="006C0D7D" w:rsidRDefault="0039087A" w:rsidP="006C0D7D">
      <w:pPr>
        <w:rPr>
          <w:sz w:val="28"/>
          <w:szCs w:val="28"/>
        </w:rPr>
      </w:pPr>
    </w:p>
    <w:p w:rsidR="0039087A" w:rsidRPr="006C0D7D" w:rsidRDefault="0039087A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39087A" w:rsidRDefault="0039087A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39087A" w:rsidRDefault="0039087A" w:rsidP="006C0D7D">
                  <w:pPr>
                    <w:jc w:val="center"/>
                  </w:pPr>
                </w:p>
                <w:p w:rsidR="0039087A" w:rsidRDefault="0039087A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39087A" w:rsidRPr="006C0D7D" w:rsidRDefault="0039087A" w:rsidP="006C0D7D">
      <w:pPr>
        <w:rPr>
          <w:sz w:val="20"/>
          <w:szCs w:val="20"/>
        </w:rPr>
      </w:pPr>
    </w:p>
    <w:p w:rsidR="0039087A" w:rsidRPr="006C0D7D" w:rsidRDefault="0039087A" w:rsidP="006C0D7D">
      <w:pPr>
        <w:rPr>
          <w:sz w:val="20"/>
          <w:szCs w:val="20"/>
        </w:rPr>
      </w:pPr>
    </w:p>
    <w:p w:rsidR="0039087A" w:rsidRPr="006C0D7D" w:rsidRDefault="0039087A" w:rsidP="006C0D7D">
      <w:pPr>
        <w:rPr>
          <w:sz w:val="20"/>
          <w:szCs w:val="20"/>
        </w:rPr>
      </w:pPr>
    </w:p>
    <w:p w:rsidR="0039087A" w:rsidRPr="006C0D7D" w:rsidRDefault="0039087A" w:rsidP="006C0D7D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Default="0039087A" w:rsidP="00511652">
      <w:pPr>
        <w:jc w:val="center"/>
        <w:rPr>
          <w:sz w:val="20"/>
          <w:szCs w:val="20"/>
        </w:rPr>
      </w:pPr>
    </w:p>
    <w:p w:rsidR="0039087A" w:rsidRDefault="0039087A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39087A" w:rsidRDefault="0039087A" w:rsidP="00511652">
      <w:pPr>
        <w:jc w:val="center"/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Default="0039087A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39087A" w:rsidRDefault="0039087A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39087A" w:rsidRDefault="0039087A" w:rsidP="00511652">
      <w:pPr>
        <w:jc w:val="center"/>
        <w:rPr>
          <w:sz w:val="20"/>
          <w:szCs w:val="20"/>
        </w:rPr>
      </w:pPr>
    </w:p>
    <w:p w:rsidR="0039087A" w:rsidRDefault="0039087A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39087A" w:rsidRDefault="0039087A" w:rsidP="00511652">
      <w:pPr>
        <w:jc w:val="center"/>
        <w:rPr>
          <w:sz w:val="20"/>
          <w:szCs w:val="20"/>
        </w:rPr>
      </w:pPr>
    </w:p>
    <w:p w:rsidR="0039087A" w:rsidRDefault="0039087A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39087A" w:rsidRPr="00511652" w:rsidRDefault="0039087A" w:rsidP="0051165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511652">
                    <w:t xml:space="preserve">информации </w:t>
                  </w:r>
                  <w:r w:rsidRPr="00511652">
                    <w:rPr>
                      <w:bCs/>
                      <w:color w:val="000000"/>
                    </w:rPr>
                    <w:t xml:space="preserve">об организации общедоступного и бесплатного </w:t>
                  </w:r>
                  <w:r>
                    <w:rPr>
                      <w:bCs/>
                      <w:color w:val="000000"/>
                    </w:rPr>
                    <w:t>дошкольного</w:t>
                  </w:r>
                  <w:r w:rsidRPr="00511652">
                    <w:rPr>
                      <w:bCs/>
                      <w:color w:val="000000"/>
                    </w:rPr>
                    <w:t xml:space="preserve"> образования</w:t>
                  </w:r>
                  <w:bookmarkStart w:id="6" w:name="_GoBack"/>
                  <w:bookmarkEnd w:id="6"/>
                  <w:r w:rsidRPr="00511652">
                    <w:rPr>
                      <w:bCs/>
                      <w:color w:val="000000"/>
                    </w:rPr>
                    <w:t xml:space="preserve"> в образовательных организациях Шекснинского муниципального района</w:t>
                  </w:r>
                </w:p>
              </w:txbxContent>
            </v:textbox>
            <w10:wrap type="square" anchorx="margin"/>
          </v:shape>
        </w:pict>
      </w:r>
    </w:p>
    <w:p w:rsidR="0039087A" w:rsidRDefault="0039087A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10" o:spid="_x0000_s1031" type="#_x0000_t32" style="position:absolute;left:0;text-align:left;margin-left:326.65pt;margin-top:148.4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9" o:spid="_x0000_s1032" type="#_x0000_t32" style="position:absolute;left:0;text-align:left;margin-left:115.2pt;margin-top:148.4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Pr="00511652" w:rsidRDefault="0039087A" w:rsidP="00511652">
      <w:pPr>
        <w:rPr>
          <w:sz w:val="20"/>
          <w:szCs w:val="20"/>
        </w:rPr>
      </w:pPr>
    </w:p>
    <w:p w:rsidR="0039087A" w:rsidRDefault="0039087A" w:rsidP="00511652">
      <w:pPr>
        <w:rPr>
          <w:sz w:val="20"/>
          <w:szCs w:val="20"/>
        </w:rPr>
      </w:pPr>
    </w:p>
    <w:p w:rsidR="0039087A" w:rsidRDefault="0039087A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39087A" w:rsidRDefault="0039087A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39087A" w:rsidRDefault="0039087A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39087A" w:rsidRDefault="0039087A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39087A" w:rsidRDefault="0039087A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39087A" w:rsidRDefault="0039087A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39087A" w:rsidRDefault="0039087A" w:rsidP="00511652">
      <w:pPr>
        <w:tabs>
          <w:tab w:val="left" w:pos="945"/>
        </w:tabs>
        <w:rPr>
          <w:sz w:val="20"/>
          <w:szCs w:val="20"/>
        </w:rPr>
      </w:pPr>
    </w:p>
    <w:p w:rsidR="0039087A" w:rsidRPr="002B3296" w:rsidRDefault="0039087A" w:rsidP="002B3296">
      <w:pPr>
        <w:rPr>
          <w:sz w:val="20"/>
          <w:szCs w:val="20"/>
        </w:rPr>
      </w:pPr>
    </w:p>
    <w:p w:rsidR="0039087A" w:rsidRPr="002B3296" w:rsidRDefault="0039087A" w:rsidP="002B3296">
      <w:pPr>
        <w:rPr>
          <w:sz w:val="20"/>
          <w:szCs w:val="20"/>
        </w:rPr>
      </w:pPr>
    </w:p>
    <w:p w:rsidR="0039087A" w:rsidRPr="002B3296" w:rsidRDefault="0039087A" w:rsidP="002B3296">
      <w:pPr>
        <w:rPr>
          <w:sz w:val="20"/>
          <w:szCs w:val="20"/>
        </w:rPr>
      </w:pPr>
    </w:p>
    <w:p w:rsidR="0039087A" w:rsidRDefault="0039087A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39087A" w:rsidRDefault="0039087A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39087A" w:rsidRDefault="0039087A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p w:rsidR="0039087A" w:rsidRDefault="0039087A" w:rsidP="002B3296">
      <w:pPr>
        <w:tabs>
          <w:tab w:val="left" w:pos="7905"/>
        </w:tabs>
        <w:rPr>
          <w:sz w:val="20"/>
          <w:szCs w:val="20"/>
        </w:rPr>
      </w:pPr>
    </w:p>
    <w:sectPr w:rsidR="0039087A" w:rsidSect="00AB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87A" w:rsidRDefault="0039087A" w:rsidP="0096685D">
      <w:r>
        <w:separator/>
      </w:r>
    </w:p>
  </w:endnote>
  <w:endnote w:type="continuationSeparator" w:id="0">
    <w:p w:rsidR="0039087A" w:rsidRDefault="0039087A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7A" w:rsidRDefault="0039087A">
    <w:pPr>
      <w:pStyle w:val="Footer"/>
      <w:jc w:val="right"/>
    </w:pPr>
    <w:fldSimple w:instr="PAGE   \* MERGEFORMAT">
      <w:r>
        <w:rPr>
          <w:noProof/>
        </w:rPr>
        <w:t>24</w:t>
      </w:r>
    </w:fldSimple>
  </w:p>
  <w:p w:rsidR="0039087A" w:rsidRDefault="003908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7A" w:rsidRDefault="0039087A">
    <w:pPr>
      <w:pStyle w:val="Footer"/>
      <w:jc w:val="right"/>
    </w:pPr>
  </w:p>
  <w:p w:rsidR="0039087A" w:rsidRDefault="003908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87A" w:rsidRDefault="0039087A" w:rsidP="0096685D">
      <w:r>
        <w:separator/>
      </w:r>
    </w:p>
  </w:footnote>
  <w:footnote w:type="continuationSeparator" w:id="0">
    <w:p w:rsidR="0039087A" w:rsidRDefault="0039087A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F2E"/>
    <w:rsid w:val="000512E4"/>
    <w:rsid w:val="00091861"/>
    <w:rsid w:val="000A18CE"/>
    <w:rsid w:val="000E6BD1"/>
    <w:rsid w:val="000E74B7"/>
    <w:rsid w:val="000F109B"/>
    <w:rsid w:val="001069AE"/>
    <w:rsid w:val="00107FF6"/>
    <w:rsid w:val="0011081A"/>
    <w:rsid w:val="00121909"/>
    <w:rsid w:val="00134C97"/>
    <w:rsid w:val="00137752"/>
    <w:rsid w:val="00137A40"/>
    <w:rsid w:val="00155984"/>
    <w:rsid w:val="00170C7A"/>
    <w:rsid w:val="00182C60"/>
    <w:rsid w:val="00187436"/>
    <w:rsid w:val="001A0EF1"/>
    <w:rsid w:val="001A106F"/>
    <w:rsid w:val="001A37E8"/>
    <w:rsid w:val="001B1D19"/>
    <w:rsid w:val="001D5CCD"/>
    <w:rsid w:val="00247108"/>
    <w:rsid w:val="00253617"/>
    <w:rsid w:val="002726B8"/>
    <w:rsid w:val="00290747"/>
    <w:rsid w:val="0029735B"/>
    <w:rsid w:val="002A5597"/>
    <w:rsid w:val="002B2162"/>
    <w:rsid w:val="002B21AB"/>
    <w:rsid w:val="002B3296"/>
    <w:rsid w:val="002B507E"/>
    <w:rsid w:val="002D24A0"/>
    <w:rsid w:val="002D6D63"/>
    <w:rsid w:val="002E07FC"/>
    <w:rsid w:val="002E48EE"/>
    <w:rsid w:val="002E754A"/>
    <w:rsid w:val="002F1902"/>
    <w:rsid w:val="00303FC5"/>
    <w:rsid w:val="003057C1"/>
    <w:rsid w:val="00322FF9"/>
    <w:rsid w:val="00323205"/>
    <w:rsid w:val="0034655F"/>
    <w:rsid w:val="00352F5C"/>
    <w:rsid w:val="003772FF"/>
    <w:rsid w:val="003819D3"/>
    <w:rsid w:val="003877CB"/>
    <w:rsid w:val="0039087A"/>
    <w:rsid w:val="00393710"/>
    <w:rsid w:val="003B650A"/>
    <w:rsid w:val="003C2ECC"/>
    <w:rsid w:val="003C5D5D"/>
    <w:rsid w:val="003D2012"/>
    <w:rsid w:val="004046AC"/>
    <w:rsid w:val="00405F0B"/>
    <w:rsid w:val="004110EF"/>
    <w:rsid w:val="00412C60"/>
    <w:rsid w:val="00415A6F"/>
    <w:rsid w:val="00422227"/>
    <w:rsid w:val="00424EE9"/>
    <w:rsid w:val="00447DCD"/>
    <w:rsid w:val="00453F9C"/>
    <w:rsid w:val="0046319C"/>
    <w:rsid w:val="00467241"/>
    <w:rsid w:val="0047168F"/>
    <w:rsid w:val="00481D66"/>
    <w:rsid w:val="004B0551"/>
    <w:rsid w:val="004B295F"/>
    <w:rsid w:val="004B5ED2"/>
    <w:rsid w:val="004C7F98"/>
    <w:rsid w:val="004E7F4D"/>
    <w:rsid w:val="004F7AF6"/>
    <w:rsid w:val="00511652"/>
    <w:rsid w:val="00511BE7"/>
    <w:rsid w:val="00531351"/>
    <w:rsid w:val="00534BC8"/>
    <w:rsid w:val="005435F0"/>
    <w:rsid w:val="00560E7A"/>
    <w:rsid w:val="00584D45"/>
    <w:rsid w:val="005A221A"/>
    <w:rsid w:val="005A4072"/>
    <w:rsid w:val="005A7669"/>
    <w:rsid w:val="005C2B31"/>
    <w:rsid w:val="005C774B"/>
    <w:rsid w:val="005F00BA"/>
    <w:rsid w:val="005F3042"/>
    <w:rsid w:val="006047F0"/>
    <w:rsid w:val="0060745B"/>
    <w:rsid w:val="0061672F"/>
    <w:rsid w:val="00630289"/>
    <w:rsid w:val="00645A34"/>
    <w:rsid w:val="006532E6"/>
    <w:rsid w:val="00684D61"/>
    <w:rsid w:val="006B2344"/>
    <w:rsid w:val="006C0D7D"/>
    <w:rsid w:val="006C3663"/>
    <w:rsid w:val="006C4F3A"/>
    <w:rsid w:val="006D5425"/>
    <w:rsid w:val="006E0613"/>
    <w:rsid w:val="006E1588"/>
    <w:rsid w:val="006E21B6"/>
    <w:rsid w:val="006E32EB"/>
    <w:rsid w:val="00720237"/>
    <w:rsid w:val="007262AE"/>
    <w:rsid w:val="00734253"/>
    <w:rsid w:val="00757B1F"/>
    <w:rsid w:val="00757DC0"/>
    <w:rsid w:val="00775E09"/>
    <w:rsid w:val="00787B88"/>
    <w:rsid w:val="007A60CC"/>
    <w:rsid w:val="007B5A46"/>
    <w:rsid w:val="007C177D"/>
    <w:rsid w:val="007D4211"/>
    <w:rsid w:val="007E628A"/>
    <w:rsid w:val="00800EFB"/>
    <w:rsid w:val="00806AEB"/>
    <w:rsid w:val="00814C84"/>
    <w:rsid w:val="0086608A"/>
    <w:rsid w:val="00880087"/>
    <w:rsid w:val="00882998"/>
    <w:rsid w:val="008905D5"/>
    <w:rsid w:val="008A0248"/>
    <w:rsid w:val="008B57D4"/>
    <w:rsid w:val="008B5B64"/>
    <w:rsid w:val="008C5B5F"/>
    <w:rsid w:val="008D2EA4"/>
    <w:rsid w:val="008D78BA"/>
    <w:rsid w:val="008D79A2"/>
    <w:rsid w:val="008D7EBC"/>
    <w:rsid w:val="008E2E85"/>
    <w:rsid w:val="008F0616"/>
    <w:rsid w:val="009040A3"/>
    <w:rsid w:val="00914CA9"/>
    <w:rsid w:val="0092283D"/>
    <w:rsid w:val="00924EB7"/>
    <w:rsid w:val="00932B2C"/>
    <w:rsid w:val="00955D6F"/>
    <w:rsid w:val="0095752F"/>
    <w:rsid w:val="00961319"/>
    <w:rsid w:val="009652C7"/>
    <w:rsid w:val="0096685D"/>
    <w:rsid w:val="00973181"/>
    <w:rsid w:val="0098254C"/>
    <w:rsid w:val="0098406B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11713"/>
    <w:rsid w:val="00A13495"/>
    <w:rsid w:val="00A14638"/>
    <w:rsid w:val="00A22102"/>
    <w:rsid w:val="00A2626B"/>
    <w:rsid w:val="00A26449"/>
    <w:rsid w:val="00A55C14"/>
    <w:rsid w:val="00A8685B"/>
    <w:rsid w:val="00A937EE"/>
    <w:rsid w:val="00A971CF"/>
    <w:rsid w:val="00AB074A"/>
    <w:rsid w:val="00AB26B1"/>
    <w:rsid w:val="00AB3D48"/>
    <w:rsid w:val="00AB4CB1"/>
    <w:rsid w:val="00AC64CE"/>
    <w:rsid w:val="00AC6636"/>
    <w:rsid w:val="00AC7267"/>
    <w:rsid w:val="00AE5DA1"/>
    <w:rsid w:val="00AE683E"/>
    <w:rsid w:val="00AF5234"/>
    <w:rsid w:val="00B24633"/>
    <w:rsid w:val="00B36746"/>
    <w:rsid w:val="00B52394"/>
    <w:rsid w:val="00B573E5"/>
    <w:rsid w:val="00B80E00"/>
    <w:rsid w:val="00B92B27"/>
    <w:rsid w:val="00BA133A"/>
    <w:rsid w:val="00BD1A43"/>
    <w:rsid w:val="00BD5C2A"/>
    <w:rsid w:val="00BD622D"/>
    <w:rsid w:val="00BD78EF"/>
    <w:rsid w:val="00C07970"/>
    <w:rsid w:val="00C43AB0"/>
    <w:rsid w:val="00C56F62"/>
    <w:rsid w:val="00C57236"/>
    <w:rsid w:val="00C62F9E"/>
    <w:rsid w:val="00C71CE9"/>
    <w:rsid w:val="00C83C67"/>
    <w:rsid w:val="00C9311A"/>
    <w:rsid w:val="00C97590"/>
    <w:rsid w:val="00CF3DB2"/>
    <w:rsid w:val="00CF4B82"/>
    <w:rsid w:val="00CF4DA5"/>
    <w:rsid w:val="00D00527"/>
    <w:rsid w:val="00D00852"/>
    <w:rsid w:val="00D05791"/>
    <w:rsid w:val="00D17A65"/>
    <w:rsid w:val="00D24456"/>
    <w:rsid w:val="00D25A6C"/>
    <w:rsid w:val="00D354BD"/>
    <w:rsid w:val="00D46E70"/>
    <w:rsid w:val="00D476CB"/>
    <w:rsid w:val="00D666F9"/>
    <w:rsid w:val="00D801E8"/>
    <w:rsid w:val="00D806E1"/>
    <w:rsid w:val="00D81EAB"/>
    <w:rsid w:val="00D839C4"/>
    <w:rsid w:val="00D86634"/>
    <w:rsid w:val="00D9039D"/>
    <w:rsid w:val="00D9539C"/>
    <w:rsid w:val="00DC3103"/>
    <w:rsid w:val="00DC33AB"/>
    <w:rsid w:val="00DD7FF2"/>
    <w:rsid w:val="00DF699C"/>
    <w:rsid w:val="00E17F4F"/>
    <w:rsid w:val="00E216BB"/>
    <w:rsid w:val="00E57DDD"/>
    <w:rsid w:val="00E77CD9"/>
    <w:rsid w:val="00E87427"/>
    <w:rsid w:val="00E925D9"/>
    <w:rsid w:val="00E93200"/>
    <w:rsid w:val="00EB6AD9"/>
    <w:rsid w:val="00EC51E0"/>
    <w:rsid w:val="00ED20CC"/>
    <w:rsid w:val="00EE0A9F"/>
    <w:rsid w:val="00EE400C"/>
    <w:rsid w:val="00EE6AAD"/>
    <w:rsid w:val="00EF1127"/>
    <w:rsid w:val="00EF44DD"/>
    <w:rsid w:val="00F12A61"/>
    <w:rsid w:val="00F33F3F"/>
    <w:rsid w:val="00F65408"/>
    <w:rsid w:val="00F66569"/>
    <w:rsid w:val="00F7531C"/>
    <w:rsid w:val="00F8705B"/>
    <w:rsid w:val="00FA09CE"/>
    <w:rsid w:val="00FA1412"/>
    <w:rsid w:val="00FA2894"/>
    <w:rsid w:val="00FB29B1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heksna-edu@yandex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usheksn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887</TotalTime>
  <Pages>24</Pages>
  <Words>7340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141</cp:revision>
  <cp:lastPrinted>2015-07-06T05:51:00Z</cp:lastPrinted>
  <dcterms:created xsi:type="dcterms:W3CDTF">2015-07-03T07:58:00Z</dcterms:created>
  <dcterms:modified xsi:type="dcterms:W3CDTF">2016-05-31T11:57:00Z</dcterms:modified>
</cp:coreProperties>
</file>