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2" w:rsidRDefault="002101F2">
      <w:r>
        <w:t xml:space="preserve"> </w:t>
      </w:r>
    </w:p>
    <w:p w:rsidR="002101F2" w:rsidRDefault="002101F2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2101F2" w:rsidRDefault="002101F2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2101F2" w:rsidRDefault="002101F2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Default="002101F2" w:rsidP="003057C1">
      <w:pPr>
        <w:jc w:val="right"/>
        <w:rPr>
          <w:color w:val="000000"/>
          <w:sz w:val="28"/>
          <w:szCs w:val="28"/>
        </w:rPr>
      </w:pPr>
    </w:p>
    <w:p w:rsidR="002101F2" w:rsidRPr="00107FF6" w:rsidRDefault="002101F2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2101F2" w:rsidRPr="00107FF6" w:rsidRDefault="002101F2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</w:t>
      </w:r>
      <w:r w:rsidRPr="00107FF6">
        <w:rPr>
          <w:bCs/>
          <w:color w:val="000000"/>
          <w:sz w:val="36"/>
          <w:szCs w:val="36"/>
        </w:rPr>
        <w:t xml:space="preserve"> информации об организации общедоступного и бесплатного </w:t>
      </w:r>
      <w:r>
        <w:rPr>
          <w:bCs/>
          <w:color w:val="000000"/>
          <w:sz w:val="36"/>
          <w:szCs w:val="36"/>
        </w:rPr>
        <w:t>дополнительного</w:t>
      </w:r>
      <w:r w:rsidRPr="00107FF6">
        <w:rPr>
          <w:bCs/>
          <w:color w:val="000000"/>
          <w:sz w:val="36"/>
          <w:szCs w:val="36"/>
        </w:rPr>
        <w:t xml:space="preserve"> образования в образовательных организациях</w:t>
      </w:r>
      <w:r>
        <w:rPr>
          <w:bCs/>
          <w:color w:val="000000"/>
          <w:sz w:val="36"/>
          <w:szCs w:val="36"/>
        </w:rPr>
        <w:t>, организациях дополнительного образования</w:t>
      </w:r>
      <w:r w:rsidRPr="00107FF6">
        <w:rPr>
          <w:bCs/>
          <w:color w:val="000000"/>
          <w:sz w:val="36"/>
          <w:szCs w:val="36"/>
        </w:rPr>
        <w:t xml:space="preserve"> Шек</w:t>
      </w:r>
      <w:r>
        <w:rPr>
          <w:bCs/>
          <w:color w:val="000000"/>
          <w:sz w:val="36"/>
          <w:szCs w:val="36"/>
        </w:rPr>
        <w:t>снинского муниципального района</w:t>
      </w:r>
    </w:p>
    <w:p w:rsidR="002101F2" w:rsidRPr="00107FF6" w:rsidRDefault="002101F2" w:rsidP="003057C1">
      <w:pPr>
        <w:jc w:val="both"/>
        <w:rPr>
          <w:sz w:val="36"/>
          <w:szCs w:val="36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3057C1">
      <w:pPr>
        <w:rPr>
          <w:b/>
          <w:sz w:val="28"/>
          <w:szCs w:val="28"/>
        </w:rPr>
      </w:pPr>
    </w:p>
    <w:p w:rsidR="002101F2" w:rsidRDefault="002101F2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101F2" w:rsidRDefault="002101F2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101F2" w:rsidRDefault="002101F2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2101F2" w:rsidRPr="00F7531C" w:rsidRDefault="002101F2" w:rsidP="003665DD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2101F2" w:rsidRPr="00757DC0" w:rsidRDefault="002101F2" w:rsidP="003665DD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2101F2" w:rsidRPr="00F7531C" w:rsidRDefault="002101F2" w:rsidP="003665D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2101F2" w:rsidRDefault="002101F2" w:rsidP="003665D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 xml:space="preserve">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405F0B">
        <w:rPr>
          <w:bCs/>
          <w:color w:val="000000"/>
          <w:sz w:val="28"/>
          <w:szCs w:val="28"/>
        </w:rPr>
        <w:t xml:space="preserve">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405F0B">
        <w:rPr>
          <w:bCs/>
          <w:color w:val="000000"/>
          <w:sz w:val="28"/>
          <w:szCs w:val="28"/>
        </w:rPr>
        <w:t>Шек</w:t>
      </w:r>
      <w:r>
        <w:rPr>
          <w:bCs/>
          <w:color w:val="000000"/>
          <w:sz w:val="28"/>
          <w:szCs w:val="28"/>
        </w:rPr>
        <w:t>снинского муниципального района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2101F2" w:rsidRPr="00F7531C" w:rsidRDefault="002101F2" w:rsidP="003665D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2101F2" w:rsidRPr="004F7AF6" w:rsidRDefault="002101F2" w:rsidP="003665D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>Заявителем при предоставлении муниципальной услуги является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Управление образования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2101F2" w:rsidRPr="00F7531C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2101F2" w:rsidRPr="00D00527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2101F2" w:rsidRPr="00757DC0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2101F2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162562, Вологодская область, Шекснинский район, п. Шексна, </w:t>
      </w:r>
    </w:p>
    <w:p w:rsidR="002101F2" w:rsidRDefault="002101F2" w:rsidP="003665DD">
      <w:pPr>
        <w:jc w:val="both"/>
        <w:rPr>
          <w:bCs/>
          <w:sz w:val="28"/>
        </w:rPr>
      </w:pPr>
      <w:r w:rsidRPr="00757DC0">
        <w:rPr>
          <w:bCs/>
          <w:sz w:val="28"/>
        </w:rPr>
        <w:t>ул. Труда, д. 3 «Б».</w:t>
      </w:r>
    </w:p>
    <w:p w:rsidR="002101F2" w:rsidRDefault="002101F2" w:rsidP="003665D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2101F2" w:rsidRPr="004B5ED2" w:rsidRDefault="002101F2" w:rsidP="003665D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2101F2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2101F2" w:rsidRPr="004B5ED2" w:rsidRDefault="002101F2" w:rsidP="003665DD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2101F2" w:rsidRPr="006047F0" w:rsidRDefault="002101F2" w:rsidP="003665D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2101F2" w:rsidRPr="006047F0" w:rsidRDefault="002101F2" w:rsidP="003665D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2-35-50.</w:t>
      </w:r>
    </w:p>
    <w:p w:rsidR="002101F2" w:rsidRPr="00757DC0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2101F2" w:rsidRPr="00757DC0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2101F2" w:rsidRPr="00757DC0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2101F2" w:rsidRPr="00D00527" w:rsidRDefault="002101F2" w:rsidP="003665D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2101F2" w:rsidRPr="00F7531C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лично;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телефонной, факсимильной связи;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электронной связи;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почтовой связи;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информационных стендах в помещениях Уполномоченного органа, МФЦ;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2101F2" w:rsidRPr="00F7531C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101F2" w:rsidRPr="00757DC0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2101F2" w:rsidRPr="00A13495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2101F2" w:rsidRDefault="002101F2" w:rsidP="003665D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2101F2" w:rsidRPr="00757DC0" w:rsidRDefault="002101F2" w:rsidP="003665DD">
      <w:pPr>
        <w:ind w:firstLine="720"/>
        <w:rPr>
          <w:sz w:val="28"/>
        </w:rPr>
      </w:pPr>
    </w:p>
    <w:p w:rsidR="002101F2" w:rsidRPr="00F7531C" w:rsidRDefault="002101F2" w:rsidP="003665DD">
      <w:pPr>
        <w:tabs>
          <w:tab w:val="left" w:pos="1440"/>
          <w:tab w:val="left" w:pos="1620"/>
          <w:tab w:val="left" w:pos="2340"/>
        </w:tabs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2101F2" w:rsidRPr="00467241" w:rsidRDefault="002101F2" w:rsidP="003665DD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2101F2" w:rsidRPr="00F7531C" w:rsidRDefault="002101F2" w:rsidP="003665DD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2101F2" w:rsidRPr="00467241" w:rsidRDefault="002101F2" w:rsidP="003665DD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 xml:space="preserve">Предоставление информации 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A22102">
        <w:rPr>
          <w:bCs/>
          <w:color w:val="000000"/>
          <w:sz w:val="28"/>
          <w:szCs w:val="28"/>
        </w:rPr>
        <w:t xml:space="preserve">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A22102">
        <w:rPr>
          <w:sz w:val="28"/>
        </w:rPr>
        <w:t>.</w:t>
      </w:r>
    </w:p>
    <w:p w:rsidR="002101F2" w:rsidRPr="00F7531C" w:rsidRDefault="002101F2" w:rsidP="003665DD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2101F2" w:rsidRPr="00757DC0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2101F2" w:rsidRPr="002A5597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2101F2" w:rsidRPr="00F7531C" w:rsidRDefault="002101F2" w:rsidP="003665DD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2101F2" w:rsidRDefault="002101F2" w:rsidP="003665D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101F2" w:rsidRDefault="002101F2" w:rsidP="003665D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2101F2" w:rsidRPr="004F7AF6" w:rsidRDefault="002101F2" w:rsidP="003665DD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4F7AF6">
        <w:rPr>
          <w:sz w:val="28"/>
          <w:szCs w:val="28"/>
        </w:rPr>
        <w:t xml:space="preserve"> и направление соответствующего уведомления заявителю (приложение 3 к настоящему регламенту).</w:t>
      </w:r>
    </w:p>
    <w:p w:rsidR="002101F2" w:rsidRPr="00F7531C" w:rsidRDefault="002101F2" w:rsidP="003665DD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2101F2" w:rsidRDefault="002101F2" w:rsidP="003665DD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sz w:val="28"/>
        </w:rPr>
        <w:t xml:space="preserve"> и приложенных к нему документов.</w:t>
      </w:r>
    </w:p>
    <w:p w:rsidR="002101F2" w:rsidRPr="00F7531C" w:rsidRDefault="002101F2" w:rsidP="003665DD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2101F2" w:rsidRPr="00757DC0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2101F2" w:rsidRPr="00757DC0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2101F2" w:rsidRPr="00757DC0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2101F2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2101F2" w:rsidRPr="00757DC0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2101F2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2101F2" w:rsidRPr="004F7AF6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2101F2" w:rsidRPr="00F7531C" w:rsidRDefault="002101F2" w:rsidP="003665DD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2101F2" w:rsidRDefault="002101F2" w:rsidP="003665D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заявитель предоставляет:</w:t>
      </w:r>
    </w:p>
    <w:p w:rsidR="002101F2" w:rsidRDefault="002101F2" w:rsidP="003665D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sz w:val="28"/>
          <w:szCs w:val="28"/>
        </w:rPr>
        <w:t xml:space="preserve"> (приложение 2 к настоящему регламенту).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Юридические лица представляют заявлени</w:t>
      </w:r>
      <w:r>
        <w:rPr>
          <w:sz w:val="28"/>
          <w:szCs w:val="28"/>
        </w:rPr>
        <w:t>е</w:t>
      </w:r>
      <w:r w:rsidRPr="000F109B">
        <w:rPr>
          <w:sz w:val="28"/>
          <w:szCs w:val="28"/>
        </w:rPr>
        <w:t xml:space="preserve"> на официальном бланке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2101F2" w:rsidRPr="009A5275" w:rsidRDefault="002101F2" w:rsidP="003665DD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2101F2" w:rsidRPr="009A5275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подлинников.</w:t>
      </w:r>
    </w:p>
    <w:p w:rsidR="002101F2" w:rsidRPr="009A5275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прилагаемые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прилагаемые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подписи.</w:t>
      </w:r>
      <w:bookmarkStart w:id="0" w:name="sub_27"/>
    </w:p>
    <w:p w:rsidR="002101F2" w:rsidRPr="00F7531C" w:rsidRDefault="002101F2" w:rsidP="003665DD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2101F2" w:rsidRPr="003B650A" w:rsidRDefault="002101F2" w:rsidP="003665DD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2101F2" w:rsidRPr="009A5275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2101F2" w:rsidRDefault="002101F2" w:rsidP="003665DD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3B650A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если информация </w:t>
      </w:r>
      <w:r w:rsidRPr="003B650A">
        <w:rPr>
          <w:sz w:val="28"/>
          <w:szCs w:val="28"/>
        </w:rPr>
        <w:t>относится к категории персональных данных.</w:t>
      </w:r>
    </w:p>
    <w:p w:rsidR="002101F2" w:rsidRDefault="002101F2" w:rsidP="003665DD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2101F2" w:rsidRPr="004F7AF6" w:rsidRDefault="002101F2" w:rsidP="003665DD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2101F2" w:rsidRDefault="002101F2" w:rsidP="003665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2101F2" w:rsidRPr="00757DC0" w:rsidRDefault="002101F2" w:rsidP="003665DD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2101F2" w:rsidRPr="0092283D" w:rsidRDefault="002101F2" w:rsidP="003665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101F2" w:rsidRDefault="002101F2" w:rsidP="003665DD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2101F2" w:rsidRPr="0092283D" w:rsidRDefault="002101F2" w:rsidP="003665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2101F2" w:rsidRDefault="002101F2" w:rsidP="003665D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2101F2" w:rsidRDefault="002101F2" w:rsidP="003665D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2101F2" w:rsidRDefault="002101F2" w:rsidP="003665D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2101F2" w:rsidRDefault="002101F2" w:rsidP="003665D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101F2" w:rsidRDefault="002101F2" w:rsidP="004252AB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2101F2" w:rsidRPr="00134C97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2101F2" w:rsidRPr="00134C97" w:rsidRDefault="002101F2" w:rsidP="004252AB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текстовую 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2101F2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2101F2" w:rsidRPr="00560E7A" w:rsidRDefault="002101F2" w:rsidP="004252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2101F2" w:rsidRPr="004110EF" w:rsidRDefault="002101F2" w:rsidP="004252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2101F2" w:rsidRPr="004110EF" w:rsidRDefault="002101F2" w:rsidP="004252AB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2101F2" w:rsidRPr="004110EF" w:rsidRDefault="002101F2" w:rsidP="004252A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2101F2" w:rsidRDefault="002101F2" w:rsidP="003665DD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2101F2" w:rsidRPr="00B80E00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101F2" w:rsidRPr="00757DC0" w:rsidRDefault="002101F2" w:rsidP="003665DD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2101F2" w:rsidRDefault="002101F2" w:rsidP="00A55FED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2101F2" w:rsidRPr="00B80E00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2101F2" w:rsidRPr="00B80E00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2101F2" w:rsidRPr="004F7AF6" w:rsidRDefault="002101F2" w:rsidP="003665DD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2101F2" w:rsidRPr="00FE1CDD" w:rsidRDefault="002101F2" w:rsidP="003665DD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2101F2" w:rsidRPr="002E754A" w:rsidRDefault="002101F2" w:rsidP="003665DD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2101F2" w:rsidRPr="001A106F" w:rsidRDefault="002101F2" w:rsidP="003665DD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2101F2" w:rsidRPr="00187436" w:rsidRDefault="002101F2" w:rsidP="003665DD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2101F2" w:rsidRDefault="002101F2" w:rsidP="003665DD">
      <w:pPr>
        <w:ind w:firstLine="720"/>
        <w:jc w:val="both"/>
        <w:rPr>
          <w:sz w:val="28"/>
          <w:szCs w:val="28"/>
        </w:rPr>
      </w:pPr>
    </w:p>
    <w:p w:rsidR="002101F2" w:rsidRDefault="002101F2" w:rsidP="003665D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2101F2" w:rsidRPr="00C43AB0" w:rsidRDefault="002101F2" w:rsidP="003665D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101F2" w:rsidRPr="007262AE" w:rsidRDefault="002101F2" w:rsidP="003665DD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2101F2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 xml:space="preserve">регистрация заявления </w:t>
      </w:r>
      <w:r>
        <w:rPr>
          <w:sz w:val="28"/>
          <w:szCs w:val="28"/>
        </w:rPr>
        <w:t>и приложенных к нему документов;</w:t>
      </w:r>
    </w:p>
    <w:p w:rsidR="002101F2" w:rsidRPr="00C43AB0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sz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информации об </w:t>
      </w:r>
      <w:r w:rsidRPr="0092283D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sz w:val="28"/>
          <w:szCs w:val="28"/>
        </w:rPr>
        <w:t>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C43AB0">
        <w:rPr>
          <w:sz w:val="28"/>
          <w:szCs w:val="28"/>
        </w:rPr>
        <w:t xml:space="preserve"> 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2101F2" w:rsidRPr="005A221A" w:rsidRDefault="002101F2" w:rsidP="003665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>риложение 4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 xml:space="preserve">3.4. Рассмотрение заявления и принятие решения о предоставлении информации об </w:t>
      </w:r>
      <w:r w:rsidRPr="00EF44DD">
        <w:rPr>
          <w:b/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EF44DD">
        <w:rPr>
          <w:b/>
          <w:sz w:val="28"/>
        </w:rPr>
        <w:t xml:space="preserve"> </w:t>
      </w:r>
      <w:r w:rsidRPr="00EF44DD">
        <w:rPr>
          <w:b/>
          <w:sz w:val="28"/>
          <w:szCs w:val="28"/>
        </w:rPr>
        <w:t xml:space="preserve">либо отказе в предоставлении информации об </w:t>
      </w:r>
      <w:r w:rsidRPr="00EF44DD">
        <w:rPr>
          <w:b/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b/>
          <w:bCs/>
          <w:color w:val="000000"/>
          <w:sz w:val="28"/>
          <w:szCs w:val="28"/>
        </w:rPr>
        <w:t>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bCs/>
          <w:color w:val="000000"/>
          <w:sz w:val="28"/>
          <w:szCs w:val="28"/>
        </w:rPr>
        <w:t>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с указанием причин отказа.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2101F2" w:rsidRPr="00A11713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день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2101F2" w:rsidRPr="00EC6B47" w:rsidRDefault="002101F2" w:rsidP="003665D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C6B47">
        <w:rPr>
          <w:b/>
          <w:sz w:val="28"/>
          <w:szCs w:val="28"/>
        </w:rPr>
        <w:t xml:space="preserve">3.5. Уведомление заявителя о предоставлении информации </w:t>
      </w:r>
      <w:r w:rsidRPr="00EC6B47">
        <w:rPr>
          <w:b/>
          <w:bCs/>
          <w:color w:val="000000"/>
          <w:sz w:val="28"/>
          <w:szCs w:val="28"/>
        </w:rPr>
        <w:t>об организации общедоступного и бесплатного дополнительного образования в образовательных организациях, организациях дополнительного образования Шекснинского муниципального района</w:t>
      </w:r>
      <w:r w:rsidRPr="00EC6B47">
        <w:rPr>
          <w:b/>
          <w:sz w:val="28"/>
        </w:rPr>
        <w:t xml:space="preserve"> </w:t>
      </w:r>
      <w:r w:rsidRPr="00EC6B47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информации </w:t>
      </w:r>
      <w:r w:rsidRPr="00EC6B47">
        <w:rPr>
          <w:b/>
          <w:bCs/>
          <w:color w:val="000000"/>
          <w:sz w:val="28"/>
          <w:szCs w:val="28"/>
        </w:rPr>
        <w:t>об организации общедоступного и бесплатного дополнительного образования в образовательных организациях, организациях дополнительного образования Шекснинского муниципального района</w:t>
      </w:r>
      <w:r w:rsidRPr="00EC6B47">
        <w:rPr>
          <w:b/>
          <w:sz w:val="28"/>
          <w:szCs w:val="28"/>
        </w:rPr>
        <w:t xml:space="preserve"> в форме уведомления с указанием причин отказа (приложение 3 к настоящему регламенту).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заявление и приложенных к нему документов: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2101F2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2101F2" w:rsidRPr="002E48EE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2101F2" w:rsidRPr="00EF44DD" w:rsidRDefault="002101F2" w:rsidP="003665D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  <w:r>
        <w:rPr>
          <w:sz w:val="28"/>
        </w:rPr>
        <w:t xml:space="preserve"> </w:t>
      </w:r>
      <w:r w:rsidRPr="002E48EE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2101F2" w:rsidRPr="007262AE" w:rsidRDefault="002101F2" w:rsidP="003665D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2101F2" w:rsidRDefault="002101F2" w:rsidP="003665DD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2101F2" w:rsidRDefault="002101F2" w:rsidP="003665DD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2101F2" w:rsidRPr="009F096B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2101F2" w:rsidRDefault="002101F2" w:rsidP="003665DD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2101F2" w:rsidRPr="00C62F9E" w:rsidRDefault="002101F2" w:rsidP="003665DD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2101F2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2101F2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2101F2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2101F2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2101F2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2101F2" w:rsidRPr="00EB6AD9" w:rsidRDefault="002101F2" w:rsidP="003665D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2101F2" w:rsidRDefault="002101F2" w:rsidP="00A55FED">
      <w:pPr>
        <w:tabs>
          <w:tab w:val="left" w:pos="567"/>
        </w:tabs>
        <w:rPr>
          <w:b/>
          <w:sz w:val="28"/>
          <w:szCs w:val="28"/>
        </w:rPr>
      </w:pPr>
    </w:p>
    <w:p w:rsidR="002101F2" w:rsidRPr="004046AC" w:rsidRDefault="002101F2" w:rsidP="003665DD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2101F2" w:rsidRPr="005C774B" w:rsidRDefault="002101F2" w:rsidP="003665D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2101F2" w:rsidRPr="005C774B" w:rsidRDefault="002101F2" w:rsidP="003665D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2101F2" w:rsidRPr="00684D61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2101F2" w:rsidRDefault="002101F2" w:rsidP="003665DD">
      <w:pPr>
        <w:tabs>
          <w:tab w:val="left" w:pos="567"/>
        </w:tabs>
        <w:rPr>
          <w:sz w:val="28"/>
          <w:szCs w:val="28"/>
        </w:rPr>
      </w:pPr>
    </w:p>
    <w:p w:rsidR="002101F2" w:rsidRDefault="002101F2" w:rsidP="003665DD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</w:t>
      </w:r>
    </w:p>
    <w:p w:rsidR="002101F2" w:rsidRPr="00F33F3F" w:rsidRDefault="002101F2" w:rsidP="003665DD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 ТАКЖЕ ДОЛЖНОСТНЫХ ЛИЦ, МУНИЦИПАЛЬНЫХ УСЛУЖАЩИХ</w:t>
      </w:r>
    </w:p>
    <w:p w:rsidR="002101F2" w:rsidRDefault="002101F2" w:rsidP="003665DD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2101F2" w:rsidRPr="005C774B" w:rsidRDefault="002101F2" w:rsidP="003665D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2101F2" w:rsidRPr="005C774B" w:rsidRDefault="002101F2" w:rsidP="003665D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2101F2" w:rsidRPr="00155984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2101F2" w:rsidRPr="00D81EAB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2101F2" w:rsidRPr="00D81EAB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2101F2" w:rsidRPr="00D81EAB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101F2" w:rsidRPr="00D81EAB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2101F2" w:rsidRPr="00D81EAB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2101F2" w:rsidRPr="00F33F3F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2101F2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2101F2" w:rsidRPr="004F7AF6" w:rsidRDefault="002101F2" w:rsidP="003665DD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2101F2" w:rsidRPr="00481D66" w:rsidRDefault="002101F2" w:rsidP="003665D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2101F2" w:rsidRPr="00481D66" w:rsidRDefault="002101F2" w:rsidP="003665DD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2101F2" w:rsidRPr="00EE400C" w:rsidRDefault="002101F2" w:rsidP="003665DD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2101F2" w:rsidRDefault="002101F2" w:rsidP="003665DD">
      <w:pPr>
        <w:ind w:firstLine="720"/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3057C1">
      <w:pPr>
        <w:jc w:val="both"/>
        <w:rPr>
          <w:b/>
          <w:sz w:val="28"/>
          <w:szCs w:val="28"/>
        </w:rPr>
      </w:pPr>
    </w:p>
    <w:p w:rsidR="002101F2" w:rsidRDefault="002101F2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2101F2" w:rsidRDefault="002101F2" w:rsidP="0095752F">
      <w:pPr>
        <w:jc w:val="right"/>
        <w:rPr>
          <w:sz w:val="28"/>
          <w:szCs w:val="28"/>
        </w:rPr>
      </w:pPr>
    </w:p>
    <w:p w:rsidR="002101F2" w:rsidRDefault="002101F2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290747">
        <w:rPr>
          <w:sz w:val="28"/>
          <w:szCs w:val="28"/>
        </w:rPr>
        <w:t>Начальнику Управления образования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2101F2" w:rsidRDefault="002101F2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_______________________________ </w:t>
      </w:r>
    </w:p>
    <w:p w:rsidR="002101F2" w:rsidRPr="00290747" w:rsidRDefault="002101F2" w:rsidP="00453F9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2101F2" w:rsidRPr="00A04542" w:rsidRDefault="002101F2" w:rsidP="003057C1">
      <w:pPr>
        <w:pStyle w:val="ListParagraph"/>
        <w:ind w:left="0"/>
        <w:rPr>
          <w:sz w:val="28"/>
          <w:szCs w:val="28"/>
        </w:rPr>
      </w:pPr>
    </w:p>
    <w:p w:rsidR="002101F2" w:rsidRDefault="002101F2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2101F2" w:rsidRPr="00137A40" w:rsidRDefault="002101F2" w:rsidP="003057C1">
      <w:pPr>
        <w:pStyle w:val="ListParagraph"/>
        <w:ind w:left="0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>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и</w:t>
      </w:r>
      <w:r w:rsidRPr="00405F0B">
        <w:rPr>
          <w:bCs/>
          <w:color w:val="000000"/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</w:t>
      </w:r>
      <w:r w:rsidRPr="00A04542">
        <w:rPr>
          <w:rFonts w:ascii="Times New Roman" w:hAnsi="Times New Roman" w:cs="Times New Roman"/>
          <w:sz w:val="28"/>
          <w:szCs w:val="28"/>
          <w:lang w:eastAsia="en-US"/>
        </w:rPr>
        <w:t>_</w:t>
      </w:r>
      <w:r>
        <w:rPr>
          <w:rFonts w:ascii="Times New Roman" w:hAnsi="Times New Roman" w:cs="Times New Roman"/>
          <w:sz w:val="28"/>
          <w:szCs w:val="28"/>
          <w:lang w:eastAsia="en-US"/>
        </w:rPr>
        <w:t>_</w:t>
      </w: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заявителя, уполномоченного представителя)</w:t>
      </w:r>
    </w:p>
    <w:p w:rsidR="002101F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95752F" w:rsidRDefault="002101F2" w:rsidP="0095752F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(адрес места жительства/места нахождения)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(удостоверяющий личность документ и его реквизит</w:t>
      </w:r>
      <w:r>
        <w:rPr>
          <w:rFonts w:ascii="Times New Roman" w:hAnsi="Times New Roman" w:cs="Times New Roman"/>
          <w:lang w:eastAsia="en-US"/>
        </w:rPr>
        <w:t>/учредительный документ</w:t>
      </w:r>
      <w:r w:rsidRPr="0095752F">
        <w:rPr>
          <w:rFonts w:ascii="Times New Roman" w:hAnsi="Times New Roman" w:cs="Times New Roman"/>
          <w:lang w:eastAsia="en-US"/>
        </w:rPr>
        <w:t>)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представителя заявителя)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(документ, подтверждающий полномочия представителя заявителя)</w:t>
      </w:r>
    </w:p>
    <w:p w:rsidR="002101F2" w:rsidRPr="00A04542" w:rsidRDefault="002101F2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(реквизиты документов, удостоверяющих личность представителя заявителя)</w:t>
      </w:r>
    </w:p>
    <w:p w:rsidR="002101F2" w:rsidRDefault="002101F2" w:rsidP="003057C1">
      <w:pPr>
        <w:pStyle w:val="ListParagraph"/>
        <w:ind w:left="0"/>
        <w:jc w:val="both"/>
        <w:rPr>
          <w:sz w:val="28"/>
          <w:szCs w:val="28"/>
        </w:rPr>
      </w:pPr>
    </w:p>
    <w:p w:rsidR="002101F2" w:rsidRPr="00A04542" w:rsidRDefault="002101F2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</w:p>
    <w:p w:rsidR="002101F2" w:rsidRPr="00A04542" w:rsidRDefault="002101F2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2101F2" w:rsidRPr="0095752F" w:rsidRDefault="002101F2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 об организации образовательной деятельности</w:t>
      </w:r>
      <w:r>
        <w:rPr>
          <w:sz w:val="20"/>
          <w:szCs w:val="20"/>
        </w:rPr>
        <w:t>)</w:t>
      </w:r>
    </w:p>
    <w:p w:rsidR="002101F2" w:rsidRDefault="002101F2" w:rsidP="003057C1">
      <w:pPr>
        <w:pStyle w:val="ListParagraph"/>
        <w:ind w:left="0"/>
        <w:jc w:val="both"/>
      </w:pPr>
    </w:p>
    <w:p w:rsidR="002101F2" w:rsidRDefault="002101F2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2101F2" w:rsidRDefault="002101F2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2101F2" w:rsidRDefault="002101F2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2101F2" w:rsidRPr="002A5597" w:rsidRDefault="002101F2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2101F2" w:rsidRPr="002A5597" w:rsidRDefault="002101F2" w:rsidP="003057C1">
      <w:pPr>
        <w:pStyle w:val="ListParagraph"/>
        <w:ind w:left="0"/>
        <w:jc w:val="both"/>
      </w:pPr>
    </w:p>
    <w:p w:rsidR="002101F2" w:rsidRPr="000512E4" w:rsidRDefault="002101F2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2101F2" w:rsidRPr="0095752F" w:rsidRDefault="002101F2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2101F2" w:rsidRPr="00A04542" w:rsidRDefault="002101F2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2101F2" w:rsidRPr="0095752F" w:rsidRDefault="002101F2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2101F2" w:rsidRPr="0095752F" w:rsidRDefault="002101F2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2101F2" w:rsidRPr="0095752F" w:rsidRDefault="002101F2" w:rsidP="003057C1">
      <w:pPr>
        <w:pStyle w:val="ListParagraph"/>
        <w:ind w:left="0"/>
        <w:rPr>
          <w:b/>
          <w:sz w:val="20"/>
          <w:szCs w:val="20"/>
        </w:rPr>
        <w:sectPr w:rsidR="002101F2" w:rsidRPr="0095752F" w:rsidSect="00800EF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101F2" w:rsidRDefault="002101F2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2101F2" w:rsidRDefault="002101F2" w:rsidP="0095752F">
      <w:r>
        <w:t xml:space="preserve">                           </w:t>
      </w:r>
    </w:p>
    <w:p w:rsidR="002101F2" w:rsidRDefault="002101F2" w:rsidP="0095752F"/>
    <w:p w:rsidR="002101F2" w:rsidRPr="0095752F" w:rsidRDefault="002101F2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2101F2" w:rsidRPr="0095752F" w:rsidRDefault="002101F2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2101F2" w:rsidRPr="0095752F" w:rsidRDefault="002101F2" w:rsidP="0095752F">
      <w:pPr>
        <w:rPr>
          <w:sz w:val="28"/>
          <w:szCs w:val="28"/>
        </w:rPr>
      </w:pPr>
    </w:p>
    <w:p w:rsidR="002101F2" w:rsidRPr="0095752F" w:rsidRDefault="002101F2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2101F2" w:rsidRPr="0095752F" w:rsidRDefault="002101F2" w:rsidP="009575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</w:p>
    <w:p w:rsidR="002101F2" w:rsidRPr="0095752F" w:rsidRDefault="002101F2" w:rsidP="0095752F">
      <w:pPr>
        <w:rPr>
          <w:sz w:val="28"/>
          <w:szCs w:val="28"/>
        </w:rPr>
      </w:pPr>
    </w:p>
    <w:p w:rsidR="002101F2" w:rsidRDefault="002101F2" w:rsidP="00EC6B47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</w:p>
    <w:p w:rsidR="002101F2" w:rsidRPr="0095752F" w:rsidRDefault="002101F2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 __________________________________________________________________</w:t>
      </w:r>
    </w:p>
    <w:p w:rsidR="002101F2" w:rsidRDefault="002101F2" w:rsidP="0095752F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</w:t>
      </w:r>
      <w:r>
        <w:rPr>
          <w:sz w:val="20"/>
          <w:szCs w:val="20"/>
        </w:rPr>
        <w:t>ание образовательной организации, организации дополнительного образования</w:t>
      </w:r>
      <w:r w:rsidRPr="0095752F">
        <w:rPr>
          <w:sz w:val="20"/>
          <w:szCs w:val="20"/>
        </w:rPr>
        <w:t>)</w:t>
      </w:r>
    </w:p>
    <w:p w:rsidR="002101F2" w:rsidRPr="0095752F" w:rsidRDefault="002101F2" w:rsidP="0095752F">
      <w:pPr>
        <w:jc w:val="center"/>
        <w:rPr>
          <w:sz w:val="20"/>
          <w:szCs w:val="20"/>
        </w:rPr>
      </w:pPr>
    </w:p>
    <w:p w:rsidR="002101F2" w:rsidRDefault="002101F2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от ____________________ принято решение о направлении следующих</w:t>
      </w:r>
    </w:p>
    <w:p w:rsidR="002101F2" w:rsidRDefault="002101F2" w:rsidP="0034655F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2101F2" w:rsidRPr="0034655F" w:rsidRDefault="002101F2" w:rsidP="0095752F">
      <w:pPr>
        <w:rPr>
          <w:sz w:val="20"/>
          <w:szCs w:val="20"/>
        </w:rPr>
      </w:pP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 образования</w:t>
      </w:r>
    </w:p>
    <w:p w:rsidR="002101F2" w:rsidRPr="0095752F" w:rsidRDefault="002101F2" w:rsidP="0095752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2101F2" w:rsidRPr="0095752F" w:rsidRDefault="002101F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2101F2" w:rsidRPr="0095752F" w:rsidRDefault="002101F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2101F2" w:rsidRPr="0034655F" w:rsidRDefault="002101F2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 xml:space="preserve">(запрашиваемые сведения об организации </w:t>
      </w:r>
      <w:r>
        <w:rPr>
          <w:sz w:val="20"/>
          <w:szCs w:val="20"/>
        </w:rPr>
        <w:t>дополнительного</w:t>
      </w:r>
      <w:r w:rsidRPr="0034655F">
        <w:rPr>
          <w:sz w:val="20"/>
          <w:szCs w:val="20"/>
        </w:rPr>
        <w:t xml:space="preserve"> образования)</w:t>
      </w:r>
    </w:p>
    <w:p w:rsidR="002101F2" w:rsidRDefault="002101F2" w:rsidP="0095752F">
      <w:pPr>
        <w:rPr>
          <w:sz w:val="28"/>
          <w:szCs w:val="28"/>
        </w:rPr>
      </w:pPr>
    </w:p>
    <w:p w:rsidR="002101F2" w:rsidRPr="0095752F" w:rsidRDefault="002101F2" w:rsidP="0095752F">
      <w:pPr>
        <w:rPr>
          <w:sz w:val="28"/>
          <w:szCs w:val="28"/>
        </w:rPr>
      </w:pPr>
    </w:p>
    <w:p w:rsidR="002101F2" w:rsidRPr="0095752F" w:rsidRDefault="002101F2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2101F2" w:rsidRDefault="002101F2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2101F2" w:rsidRDefault="002101F2" w:rsidP="00FB29B1">
      <w:r>
        <w:t xml:space="preserve">                           </w:t>
      </w:r>
    </w:p>
    <w:p w:rsidR="002101F2" w:rsidRDefault="002101F2" w:rsidP="00FB29B1"/>
    <w:p w:rsidR="002101F2" w:rsidRPr="0095752F" w:rsidRDefault="002101F2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2101F2" w:rsidRPr="0095752F" w:rsidRDefault="002101F2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2101F2" w:rsidRPr="0095752F" w:rsidRDefault="002101F2" w:rsidP="00FB29B1">
      <w:pPr>
        <w:rPr>
          <w:sz w:val="28"/>
          <w:szCs w:val="28"/>
        </w:rPr>
      </w:pPr>
    </w:p>
    <w:p w:rsidR="002101F2" w:rsidRPr="0095752F" w:rsidRDefault="002101F2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2101F2" w:rsidRPr="0095752F" w:rsidRDefault="002101F2" w:rsidP="00FB29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</w:p>
    <w:p w:rsidR="002101F2" w:rsidRPr="0095752F" w:rsidRDefault="002101F2" w:rsidP="00FB29B1">
      <w:pPr>
        <w:rPr>
          <w:sz w:val="28"/>
          <w:szCs w:val="28"/>
        </w:rPr>
      </w:pPr>
    </w:p>
    <w:p w:rsidR="002101F2" w:rsidRDefault="002101F2" w:rsidP="00FB29B1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 w:rsidRPr="00A22102">
        <w:rPr>
          <w:bCs/>
          <w:color w:val="000000"/>
          <w:sz w:val="28"/>
          <w:szCs w:val="28"/>
        </w:rPr>
        <w:t xml:space="preserve">об организации общедоступного и бесплатного </w:t>
      </w:r>
      <w:r>
        <w:rPr>
          <w:bCs/>
          <w:color w:val="000000"/>
          <w:sz w:val="28"/>
          <w:szCs w:val="28"/>
        </w:rPr>
        <w:t>дополнительного</w:t>
      </w:r>
      <w:r w:rsidRPr="00A22102">
        <w:rPr>
          <w:bCs/>
          <w:color w:val="000000"/>
          <w:sz w:val="28"/>
          <w:szCs w:val="28"/>
        </w:rPr>
        <w:t xml:space="preserve"> образования в </w:t>
      </w:r>
      <w:r>
        <w:rPr>
          <w:bCs/>
          <w:color w:val="000000"/>
          <w:sz w:val="28"/>
          <w:szCs w:val="28"/>
        </w:rPr>
        <w:t xml:space="preserve">образовательных организациях, организациях дополнительного образования </w:t>
      </w:r>
      <w:r w:rsidRPr="00A22102">
        <w:rPr>
          <w:bCs/>
          <w:color w:val="000000"/>
          <w:sz w:val="28"/>
          <w:szCs w:val="28"/>
        </w:rPr>
        <w:t>Шекснинского муниципального района</w:t>
      </w:r>
    </w:p>
    <w:p w:rsidR="002101F2" w:rsidRPr="0095752F" w:rsidRDefault="002101F2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 __________________________________________________________________</w:t>
      </w:r>
    </w:p>
    <w:p w:rsidR="002101F2" w:rsidRDefault="002101F2" w:rsidP="00FB29B1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(наименование образовательно</w:t>
      </w:r>
      <w:r>
        <w:rPr>
          <w:sz w:val="20"/>
          <w:szCs w:val="20"/>
        </w:rPr>
        <w:t>й организации, организации дополнительного образования</w:t>
      </w:r>
      <w:r w:rsidRPr="0095752F">
        <w:rPr>
          <w:sz w:val="20"/>
          <w:szCs w:val="20"/>
        </w:rPr>
        <w:t>)</w:t>
      </w:r>
    </w:p>
    <w:p w:rsidR="002101F2" w:rsidRPr="0095752F" w:rsidRDefault="002101F2" w:rsidP="00FB29B1">
      <w:pPr>
        <w:jc w:val="center"/>
        <w:rPr>
          <w:sz w:val="20"/>
          <w:szCs w:val="20"/>
        </w:rPr>
      </w:pPr>
    </w:p>
    <w:p w:rsidR="002101F2" w:rsidRDefault="002101F2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от ____________________ принято решение </w:t>
      </w:r>
      <w:r>
        <w:rPr>
          <w:sz w:val="28"/>
          <w:szCs w:val="28"/>
        </w:rPr>
        <w:t xml:space="preserve">об отказе в </w:t>
      </w:r>
      <w:r w:rsidRPr="0095752F">
        <w:rPr>
          <w:sz w:val="28"/>
          <w:szCs w:val="28"/>
        </w:rPr>
        <w:t xml:space="preserve">направлении </w:t>
      </w:r>
    </w:p>
    <w:p w:rsidR="002101F2" w:rsidRDefault="002101F2" w:rsidP="00FB29B1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2101F2" w:rsidRDefault="002101F2" w:rsidP="00FB29B1">
      <w:pPr>
        <w:rPr>
          <w:sz w:val="20"/>
          <w:szCs w:val="20"/>
        </w:rPr>
      </w:pPr>
    </w:p>
    <w:p w:rsidR="002101F2" w:rsidRPr="0034655F" w:rsidRDefault="002101F2" w:rsidP="00FB29B1">
      <w:pPr>
        <w:rPr>
          <w:sz w:val="20"/>
          <w:szCs w:val="20"/>
        </w:rPr>
      </w:pPr>
      <w:r>
        <w:rPr>
          <w:sz w:val="28"/>
          <w:szCs w:val="28"/>
        </w:rPr>
        <w:t xml:space="preserve">информации </w:t>
      </w:r>
      <w:r w:rsidRPr="00405F0B">
        <w:rPr>
          <w:bCs/>
          <w:color w:val="000000"/>
          <w:sz w:val="28"/>
          <w:szCs w:val="28"/>
        </w:rPr>
        <w:t xml:space="preserve">об организации </w:t>
      </w:r>
      <w:r>
        <w:rPr>
          <w:bCs/>
          <w:color w:val="000000"/>
          <w:sz w:val="28"/>
          <w:szCs w:val="28"/>
        </w:rPr>
        <w:t>дополнительного</w:t>
      </w:r>
      <w:r w:rsidRPr="00405F0B">
        <w:rPr>
          <w:bCs/>
          <w:color w:val="000000"/>
          <w:sz w:val="28"/>
          <w:szCs w:val="28"/>
        </w:rPr>
        <w:t xml:space="preserve"> образования</w:t>
      </w:r>
    </w:p>
    <w:p w:rsidR="002101F2" w:rsidRPr="0095752F" w:rsidRDefault="002101F2" w:rsidP="00FB29B1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2101F2" w:rsidRPr="0095752F" w:rsidRDefault="002101F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2101F2" w:rsidRPr="0095752F" w:rsidRDefault="002101F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2101F2" w:rsidRPr="0034655F" w:rsidRDefault="002101F2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2101F2" w:rsidRDefault="002101F2" w:rsidP="00FB29B1">
      <w:pPr>
        <w:rPr>
          <w:sz w:val="28"/>
          <w:szCs w:val="28"/>
        </w:rPr>
      </w:pPr>
    </w:p>
    <w:p w:rsidR="002101F2" w:rsidRPr="0095752F" w:rsidRDefault="002101F2" w:rsidP="00FB29B1">
      <w:pPr>
        <w:rPr>
          <w:sz w:val="28"/>
          <w:szCs w:val="28"/>
        </w:rPr>
      </w:pPr>
    </w:p>
    <w:p w:rsidR="002101F2" w:rsidRPr="0095752F" w:rsidRDefault="002101F2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2101F2" w:rsidRDefault="002101F2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2101F2" w:rsidRDefault="002101F2" w:rsidP="00FB29B1">
      <w:pPr>
        <w:rPr>
          <w:sz w:val="20"/>
          <w:szCs w:val="20"/>
        </w:rPr>
      </w:pPr>
    </w:p>
    <w:p w:rsidR="002101F2" w:rsidRDefault="002101F2" w:rsidP="00FB29B1">
      <w:pPr>
        <w:rPr>
          <w:sz w:val="20"/>
          <w:szCs w:val="20"/>
        </w:rPr>
      </w:pPr>
    </w:p>
    <w:p w:rsidR="002101F2" w:rsidRDefault="002101F2" w:rsidP="00FB29B1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34655F">
      <w:pPr>
        <w:rPr>
          <w:sz w:val="20"/>
          <w:szCs w:val="20"/>
        </w:rPr>
      </w:pPr>
    </w:p>
    <w:p w:rsidR="002101F2" w:rsidRDefault="002101F2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2101F2" w:rsidRDefault="002101F2" w:rsidP="006C0D7D">
      <w:pPr>
        <w:jc w:val="right"/>
        <w:rPr>
          <w:sz w:val="28"/>
          <w:szCs w:val="28"/>
        </w:rPr>
      </w:pPr>
    </w:p>
    <w:p w:rsidR="002101F2" w:rsidRPr="006C0D7D" w:rsidRDefault="002101F2" w:rsidP="006C0D7D">
      <w:pPr>
        <w:rPr>
          <w:sz w:val="28"/>
          <w:szCs w:val="28"/>
        </w:rPr>
      </w:pPr>
    </w:p>
    <w:p w:rsidR="002101F2" w:rsidRPr="006C0D7D" w:rsidRDefault="002101F2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2101F2" w:rsidRDefault="002101F2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2101F2" w:rsidRDefault="002101F2" w:rsidP="006C0D7D">
                  <w:pPr>
                    <w:jc w:val="center"/>
                  </w:pPr>
                </w:p>
                <w:p w:rsidR="002101F2" w:rsidRDefault="002101F2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2101F2" w:rsidRPr="006C0D7D" w:rsidRDefault="002101F2" w:rsidP="006C0D7D">
      <w:pPr>
        <w:rPr>
          <w:sz w:val="20"/>
          <w:szCs w:val="20"/>
        </w:rPr>
      </w:pPr>
    </w:p>
    <w:p w:rsidR="002101F2" w:rsidRPr="006C0D7D" w:rsidRDefault="002101F2" w:rsidP="006C0D7D">
      <w:pPr>
        <w:rPr>
          <w:sz w:val="20"/>
          <w:szCs w:val="20"/>
        </w:rPr>
      </w:pPr>
    </w:p>
    <w:p w:rsidR="002101F2" w:rsidRPr="006C0D7D" w:rsidRDefault="002101F2" w:rsidP="006C0D7D">
      <w:pPr>
        <w:rPr>
          <w:sz w:val="20"/>
          <w:szCs w:val="20"/>
        </w:rPr>
      </w:pPr>
    </w:p>
    <w:p w:rsidR="002101F2" w:rsidRPr="006C0D7D" w:rsidRDefault="002101F2" w:rsidP="006C0D7D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Default="002101F2" w:rsidP="00511652">
      <w:pPr>
        <w:jc w:val="center"/>
        <w:rPr>
          <w:sz w:val="20"/>
          <w:szCs w:val="20"/>
        </w:rPr>
      </w:pPr>
    </w:p>
    <w:p w:rsidR="002101F2" w:rsidRDefault="002101F2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2101F2" w:rsidRDefault="002101F2" w:rsidP="00511652">
      <w:pPr>
        <w:jc w:val="center"/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Default="002101F2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2101F2" w:rsidRDefault="002101F2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2101F2" w:rsidRDefault="002101F2" w:rsidP="00511652">
      <w:pPr>
        <w:jc w:val="center"/>
        <w:rPr>
          <w:sz w:val="20"/>
          <w:szCs w:val="20"/>
        </w:rPr>
      </w:pPr>
    </w:p>
    <w:p w:rsidR="002101F2" w:rsidRDefault="002101F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2101F2" w:rsidRDefault="002101F2" w:rsidP="00511652">
      <w:pPr>
        <w:jc w:val="center"/>
        <w:rPr>
          <w:sz w:val="20"/>
          <w:szCs w:val="20"/>
        </w:rPr>
      </w:pPr>
    </w:p>
    <w:p w:rsidR="002101F2" w:rsidRDefault="002101F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2101F2" w:rsidRPr="00511652" w:rsidRDefault="002101F2" w:rsidP="0051165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511652">
                    <w:t xml:space="preserve">информации </w:t>
                  </w:r>
                  <w:r w:rsidRPr="00511652">
                    <w:rPr>
                      <w:bCs/>
                      <w:color w:val="000000"/>
                    </w:rPr>
                    <w:t xml:space="preserve">об организации общедоступного и бесплатного </w:t>
                  </w:r>
                  <w:r>
                    <w:rPr>
                      <w:bCs/>
                      <w:color w:val="000000"/>
                    </w:rPr>
                    <w:t>дополнительного</w:t>
                  </w:r>
                  <w:r w:rsidRPr="00511652">
                    <w:rPr>
                      <w:bCs/>
                      <w:color w:val="000000"/>
                    </w:rPr>
                    <w:t xml:space="preserve"> образования</w:t>
                  </w:r>
                  <w:bookmarkStart w:id="6" w:name="_GoBack"/>
                  <w:bookmarkEnd w:id="6"/>
                  <w:r w:rsidRPr="00511652">
                    <w:rPr>
                      <w:bCs/>
                      <w:color w:val="000000"/>
                    </w:rPr>
                    <w:t xml:space="preserve"> в образовательных организациях</w:t>
                  </w:r>
                  <w:r>
                    <w:rPr>
                      <w:bCs/>
                      <w:color w:val="000000"/>
                    </w:rPr>
                    <w:t>, организациях дополнительного образования</w:t>
                  </w:r>
                  <w:r w:rsidRPr="00511652">
                    <w:rPr>
                      <w:bCs/>
                      <w:color w:val="000000"/>
                    </w:rPr>
                    <w:t xml:space="preserve"> Шекснинского муниципального района</w:t>
                  </w:r>
                </w:p>
              </w:txbxContent>
            </v:textbox>
            <w10:wrap type="square" anchorx="margin"/>
          </v:shape>
        </w:pict>
      </w:r>
    </w:p>
    <w:p w:rsidR="002101F2" w:rsidRDefault="002101F2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10" o:spid="_x0000_s1031" type="#_x0000_t32" style="position:absolute;left:0;text-align:left;margin-left:326.65pt;margin-top:148.4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2" type="#_x0000_t32" style="position:absolute;left:0;text-align:left;margin-left:115.2pt;margin-top:148.4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Pr="00511652" w:rsidRDefault="002101F2" w:rsidP="00511652">
      <w:pPr>
        <w:rPr>
          <w:sz w:val="20"/>
          <w:szCs w:val="20"/>
        </w:rPr>
      </w:pPr>
    </w:p>
    <w:p w:rsidR="002101F2" w:rsidRDefault="002101F2" w:rsidP="00511652">
      <w:pPr>
        <w:rPr>
          <w:sz w:val="20"/>
          <w:szCs w:val="20"/>
        </w:rPr>
      </w:pPr>
    </w:p>
    <w:p w:rsidR="002101F2" w:rsidRDefault="002101F2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2101F2" w:rsidRDefault="002101F2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2101F2" w:rsidRDefault="002101F2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2101F2" w:rsidRDefault="002101F2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2101F2" w:rsidRDefault="002101F2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2101F2" w:rsidRDefault="002101F2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2101F2" w:rsidRDefault="002101F2" w:rsidP="00511652">
      <w:pPr>
        <w:tabs>
          <w:tab w:val="left" w:pos="945"/>
        </w:tabs>
        <w:rPr>
          <w:sz w:val="20"/>
          <w:szCs w:val="20"/>
        </w:rPr>
      </w:pPr>
    </w:p>
    <w:p w:rsidR="002101F2" w:rsidRPr="002B3296" w:rsidRDefault="002101F2" w:rsidP="002B3296">
      <w:pPr>
        <w:rPr>
          <w:sz w:val="20"/>
          <w:szCs w:val="20"/>
        </w:rPr>
      </w:pPr>
    </w:p>
    <w:p w:rsidR="002101F2" w:rsidRPr="002B3296" w:rsidRDefault="002101F2" w:rsidP="002B3296">
      <w:pPr>
        <w:rPr>
          <w:sz w:val="20"/>
          <w:szCs w:val="20"/>
        </w:rPr>
      </w:pPr>
    </w:p>
    <w:p w:rsidR="002101F2" w:rsidRPr="002B3296" w:rsidRDefault="002101F2" w:rsidP="002B3296">
      <w:pPr>
        <w:rPr>
          <w:sz w:val="20"/>
          <w:szCs w:val="20"/>
        </w:rPr>
      </w:pPr>
    </w:p>
    <w:p w:rsidR="002101F2" w:rsidRDefault="002101F2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2101F2" w:rsidRDefault="002101F2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2101F2" w:rsidRDefault="002101F2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p w:rsidR="002101F2" w:rsidRDefault="002101F2" w:rsidP="002B3296">
      <w:pPr>
        <w:tabs>
          <w:tab w:val="left" w:pos="7905"/>
        </w:tabs>
        <w:rPr>
          <w:sz w:val="20"/>
          <w:szCs w:val="20"/>
        </w:rPr>
      </w:pPr>
    </w:p>
    <w:sectPr w:rsidR="002101F2" w:rsidSect="00AB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1F2" w:rsidRDefault="002101F2" w:rsidP="0096685D">
      <w:r>
        <w:separator/>
      </w:r>
    </w:p>
  </w:endnote>
  <w:endnote w:type="continuationSeparator" w:id="0">
    <w:p w:rsidR="002101F2" w:rsidRDefault="002101F2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F2" w:rsidRDefault="002101F2">
    <w:pPr>
      <w:pStyle w:val="Footer"/>
      <w:jc w:val="right"/>
    </w:pPr>
    <w:fldSimple w:instr="PAGE   \* MERGEFORMAT">
      <w:r>
        <w:rPr>
          <w:noProof/>
        </w:rPr>
        <w:t>24</w:t>
      </w:r>
    </w:fldSimple>
  </w:p>
  <w:p w:rsidR="002101F2" w:rsidRDefault="002101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F2" w:rsidRDefault="002101F2">
    <w:pPr>
      <w:pStyle w:val="Footer"/>
      <w:jc w:val="right"/>
    </w:pPr>
  </w:p>
  <w:p w:rsidR="002101F2" w:rsidRDefault="002101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1F2" w:rsidRDefault="002101F2" w:rsidP="0096685D">
      <w:r>
        <w:separator/>
      </w:r>
    </w:p>
  </w:footnote>
  <w:footnote w:type="continuationSeparator" w:id="0">
    <w:p w:rsidR="002101F2" w:rsidRDefault="002101F2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59D"/>
    <w:rsid w:val="00044F2E"/>
    <w:rsid w:val="000512E4"/>
    <w:rsid w:val="0006129C"/>
    <w:rsid w:val="000A18CE"/>
    <w:rsid w:val="000E6BD1"/>
    <w:rsid w:val="000E74B7"/>
    <w:rsid w:val="000F109B"/>
    <w:rsid w:val="00107FF6"/>
    <w:rsid w:val="0011081A"/>
    <w:rsid w:val="00121909"/>
    <w:rsid w:val="00134C97"/>
    <w:rsid w:val="00137752"/>
    <w:rsid w:val="00137A40"/>
    <w:rsid w:val="00147745"/>
    <w:rsid w:val="00155984"/>
    <w:rsid w:val="00182C60"/>
    <w:rsid w:val="00187436"/>
    <w:rsid w:val="001A0EF1"/>
    <w:rsid w:val="001A106F"/>
    <w:rsid w:val="001A37E8"/>
    <w:rsid w:val="001D5CCD"/>
    <w:rsid w:val="002101F2"/>
    <w:rsid w:val="00247108"/>
    <w:rsid w:val="002726B8"/>
    <w:rsid w:val="00290747"/>
    <w:rsid w:val="0029735B"/>
    <w:rsid w:val="002A5597"/>
    <w:rsid w:val="002B2162"/>
    <w:rsid w:val="002B21AB"/>
    <w:rsid w:val="002B3296"/>
    <w:rsid w:val="002B3EF1"/>
    <w:rsid w:val="002B507E"/>
    <w:rsid w:val="002D6D63"/>
    <w:rsid w:val="002E07FC"/>
    <w:rsid w:val="002E48EE"/>
    <w:rsid w:val="002E754A"/>
    <w:rsid w:val="002F1902"/>
    <w:rsid w:val="003057C1"/>
    <w:rsid w:val="00322FF9"/>
    <w:rsid w:val="00323205"/>
    <w:rsid w:val="0034655F"/>
    <w:rsid w:val="00352F5C"/>
    <w:rsid w:val="003665DD"/>
    <w:rsid w:val="003772FF"/>
    <w:rsid w:val="003819D3"/>
    <w:rsid w:val="003877CB"/>
    <w:rsid w:val="00393710"/>
    <w:rsid w:val="003B650A"/>
    <w:rsid w:val="003C2ECC"/>
    <w:rsid w:val="003C5D5D"/>
    <w:rsid w:val="003D2012"/>
    <w:rsid w:val="004046AC"/>
    <w:rsid w:val="00405F0B"/>
    <w:rsid w:val="004110EF"/>
    <w:rsid w:val="00412C60"/>
    <w:rsid w:val="00415A6F"/>
    <w:rsid w:val="00422227"/>
    <w:rsid w:val="00424EE9"/>
    <w:rsid w:val="004252AB"/>
    <w:rsid w:val="00447DCD"/>
    <w:rsid w:val="00453F9C"/>
    <w:rsid w:val="0046319C"/>
    <w:rsid w:val="00467241"/>
    <w:rsid w:val="0047168F"/>
    <w:rsid w:val="00481D66"/>
    <w:rsid w:val="004B0551"/>
    <w:rsid w:val="004B295F"/>
    <w:rsid w:val="004B5ED2"/>
    <w:rsid w:val="004C7F98"/>
    <w:rsid w:val="004E7F4D"/>
    <w:rsid w:val="004F7AF6"/>
    <w:rsid w:val="00511652"/>
    <w:rsid w:val="00511BE7"/>
    <w:rsid w:val="00531351"/>
    <w:rsid w:val="00534BC8"/>
    <w:rsid w:val="0054219B"/>
    <w:rsid w:val="005435F0"/>
    <w:rsid w:val="00560E7A"/>
    <w:rsid w:val="00572028"/>
    <w:rsid w:val="005A221A"/>
    <w:rsid w:val="005A4072"/>
    <w:rsid w:val="005A7669"/>
    <w:rsid w:val="005C2B31"/>
    <w:rsid w:val="005C774B"/>
    <w:rsid w:val="005F00BA"/>
    <w:rsid w:val="005F3042"/>
    <w:rsid w:val="006047F0"/>
    <w:rsid w:val="0061672F"/>
    <w:rsid w:val="00630289"/>
    <w:rsid w:val="00645A34"/>
    <w:rsid w:val="006532E6"/>
    <w:rsid w:val="00684D61"/>
    <w:rsid w:val="006B2344"/>
    <w:rsid w:val="006C0D7D"/>
    <w:rsid w:val="006C3663"/>
    <w:rsid w:val="006C4F3A"/>
    <w:rsid w:val="006D5425"/>
    <w:rsid w:val="006E0613"/>
    <w:rsid w:val="006E1588"/>
    <w:rsid w:val="006E21B6"/>
    <w:rsid w:val="00720237"/>
    <w:rsid w:val="007262AE"/>
    <w:rsid w:val="00734253"/>
    <w:rsid w:val="00755575"/>
    <w:rsid w:val="00757B1F"/>
    <w:rsid w:val="00757DC0"/>
    <w:rsid w:val="00775E09"/>
    <w:rsid w:val="00787B88"/>
    <w:rsid w:val="007A60CC"/>
    <w:rsid w:val="007B37A9"/>
    <w:rsid w:val="007B5A46"/>
    <w:rsid w:val="007C177D"/>
    <w:rsid w:val="007D4211"/>
    <w:rsid w:val="00800EFB"/>
    <w:rsid w:val="00814223"/>
    <w:rsid w:val="00814C84"/>
    <w:rsid w:val="00851DDD"/>
    <w:rsid w:val="0086608A"/>
    <w:rsid w:val="00880087"/>
    <w:rsid w:val="00882998"/>
    <w:rsid w:val="008905D5"/>
    <w:rsid w:val="008A0248"/>
    <w:rsid w:val="008B57D4"/>
    <w:rsid w:val="008B5B64"/>
    <w:rsid w:val="008C5B5F"/>
    <w:rsid w:val="008D2EA4"/>
    <w:rsid w:val="008D78BA"/>
    <w:rsid w:val="008D79A2"/>
    <w:rsid w:val="008D7EBC"/>
    <w:rsid w:val="008E2E85"/>
    <w:rsid w:val="008F0616"/>
    <w:rsid w:val="009040A3"/>
    <w:rsid w:val="00914CA9"/>
    <w:rsid w:val="0092283D"/>
    <w:rsid w:val="009230E3"/>
    <w:rsid w:val="00924EB7"/>
    <w:rsid w:val="00926243"/>
    <w:rsid w:val="00955D6F"/>
    <w:rsid w:val="0095752F"/>
    <w:rsid w:val="00961319"/>
    <w:rsid w:val="009652C7"/>
    <w:rsid w:val="0096685D"/>
    <w:rsid w:val="00973181"/>
    <w:rsid w:val="0098254C"/>
    <w:rsid w:val="0098406B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11713"/>
    <w:rsid w:val="00A13495"/>
    <w:rsid w:val="00A14638"/>
    <w:rsid w:val="00A22102"/>
    <w:rsid w:val="00A2626B"/>
    <w:rsid w:val="00A26449"/>
    <w:rsid w:val="00A55C14"/>
    <w:rsid w:val="00A55FED"/>
    <w:rsid w:val="00A8685B"/>
    <w:rsid w:val="00A937EE"/>
    <w:rsid w:val="00A971CF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5234"/>
    <w:rsid w:val="00B24633"/>
    <w:rsid w:val="00B36746"/>
    <w:rsid w:val="00B573E5"/>
    <w:rsid w:val="00B80E00"/>
    <w:rsid w:val="00B92B27"/>
    <w:rsid w:val="00BD5C2A"/>
    <w:rsid w:val="00BD622D"/>
    <w:rsid w:val="00BD78EF"/>
    <w:rsid w:val="00C43AB0"/>
    <w:rsid w:val="00C56F62"/>
    <w:rsid w:val="00C57236"/>
    <w:rsid w:val="00C62F9E"/>
    <w:rsid w:val="00C83C67"/>
    <w:rsid w:val="00C9311A"/>
    <w:rsid w:val="00C97590"/>
    <w:rsid w:val="00CF3DB2"/>
    <w:rsid w:val="00CF4B82"/>
    <w:rsid w:val="00CF4DA5"/>
    <w:rsid w:val="00D00527"/>
    <w:rsid w:val="00D00852"/>
    <w:rsid w:val="00D05791"/>
    <w:rsid w:val="00D17A65"/>
    <w:rsid w:val="00D24456"/>
    <w:rsid w:val="00D25A6C"/>
    <w:rsid w:val="00D32FB3"/>
    <w:rsid w:val="00D354BD"/>
    <w:rsid w:val="00D46E70"/>
    <w:rsid w:val="00D476CB"/>
    <w:rsid w:val="00D70FE8"/>
    <w:rsid w:val="00D801E8"/>
    <w:rsid w:val="00D806E1"/>
    <w:rsid w:val="00D81EAB"/>
    <w:rsid w:val="00D839C4"/>
    <w:rsid w:val="00D86634"/>
    <w:rsid w:val="00D9039D"/>
    <w:rsid w:val="00D9539C"/>
    <w:rsid w:val="00DC33AB"/>
    <w:rsid w:val="00DC75A6"/>
    <w:rsid w:val="00DD7FF2"/>
    <w:rsid w:val="00DF699C"/>
    <w:rsid w:val="00E216BB"/>
    <w:rsid w:val="00E22898"/>
    <w:rsid w:val="00E57DDD"/>
    <w:rsid w:val="00E77CD9"/>
    <w:rsid w:val="00E87427"/>
    <w:rsid w:val="00E925D9"/>
    <w:rsid w:val="00E93200"/>
    <w:rsid w:val="00EB6AD9"/>
    <w:rsid w:val="00EC51E0"/>
    <w:rsid w:val="00EC6B47"/>
    <w:rsid w:val="00ED20CC"/>
    <w:rsid w:val="00EE0A9F"/>
    <w:rsid w:val="00EE400C"/>
    <w:rsid w:val="00EE6AAD"/>
    <w:rsid w:val="00EF1127"/>
    <w:rsid w:val="00EF44DD"/>
    <w:rsid w:val="00F33F3F"/>
    <w:rsid w:val="00F66569"/>
    <w:rsid w:val="00F7531C"/>
    <w:rsid w:val="00F8705B"/>
    <w:rsid w:val="00FA1412"/>
    <w:rsid w:val="00FA2894"/>
    <w:rsid w:val="00FB29B1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heksna-edu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usheksn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885</TotalTime>
  <Pages>24</Pages>
  <Words>7536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139</cp:revision>
  <cp:lastPrinted>2015-07-06T05:51:00Z</cp:lastPrinted>
  <dcterms:created xsi:type="dcterms:W3CDTF">2015-07-03T07:58:00Z</dcterms:created>
  <dcterms:modified xsi:type="dcterms:W3CDTF">2016-05-31T12:23:00Z</dcterms:modified>
</cp:coreProperties>
</file>