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2A5" w:rsidRDefault="00C572A5"/>
    <w:p w:rsidR="00C572A5" w:rsidRDefault="00C572A5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Утвержден приказом</w:t>
      </w:r>
    </w:p>
    <w:p w:rsidR="00C572A5" w:rsidRDefault="00C572A5" w:rsidP="00107FF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Управления образования</w:t>
      </w: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Шекснинского муниципального района</w:t>
      </w:r>
    </w:p>
    <w:p w:rsidR="00C572A5" w:rsidRDefault="00C572A5" w:rsidP="003057C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от__________________№____________</w:t>
      </w: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</w:p>
    <w:p w:rsidR="00C572A5" w:rsidRDefault="00C572A5" w:rsidP="003057C1">
      <w:pPr>
        <w:jc w:val="right"/>
        <w:rPr>
          <w:color w:val="000000"/>
          <w:sz w:val="28"/>
          <w:szCs w:val="28"/>
        </w:rPr>
      </w:pPr>
    </w:p>
    <w:p w:rsidR="00C572A5" w:rsidRPr="00107FF6" w:rsidRDefault="00C572A5" w:rsidP="003057C1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Административный регламент</w:t>
      </w:r>
    </w:p>
    <w:p w:rsidR="00C572A5" w:rsidRPr="00107FF6" w:rsidRDefault="00C572A5" w:rsidP="00107FF6">
      <w:pPr>
        <w:jc w:val="center"/>
        <w:rPr>
          <w:bCs/>
          <w:color w:val="000000"/>
          <w:sz w:val="36"/>
          <w:szCs w:val="36"/>
        </w:rPr>
      </w:pPr>
      <w:r w:rsidRPr="00107FF6">
        <w:rPr>
          <w:bCs/>
          <w:color w:val="000000"/>
          <w:sz w:val="36"/>
          <w:szCs w:val="36"/>
        </w:rPr>
        <w:t>предоставления муниципальной услуги</w:t>
      </w:r>
      <w:r>
        <w:rPr>
          <w:bCs/>
          <w:color w:val="000000"/>
          <w:sz w:val="36"/>
          <w:szCs w:val="36"/>
        </w:rPr>
        <w:t xml:space="preserve"> по п</w:t>
      </w:r>
      <w:r w:rsidRPr="00107FF6">
        <w:rPr>
          <w:bCs/>
          <w:color w:val="000000"/>
          <w:sz w:val="36"/>
          <w:szCs w:val="36"/>
        </w:rPr>
        <w:t>редоставлени</w:t>
      </w:r>
      <w:r>
        <w:rPr>
          <w:bCs/>
          <w:color w:val="000000"/>
          <w:sz w:val="36"/>
          <w:szCs w:val="36"/>
        </w:rPr>
        <w:t>ю</w:t>
      </w:r>
      <w:r w:rsidRPr="00107FF6">
        <w:rPr>
          <w:bCs/>
          <w:color w:val="000000"/>
          <w:sz w:val="36"/>
          <w:szCs w:val="36"/>
        </w:rPr>
        <w:t xml:space="preserve"> информации об организации общедоступного и бесплатного начального общего, основного общего, среднего общего образования в общеобразовательных организациях Шек</w:t>
      </w:r>
      <w:r>
        <w:rPr>
          <w:bCs/>
          <w:color w:val="000000"/>
          <w:sz w:val="36"/>
          <w:szCs w:val="36"/>
        </w:rPr>
        <w:t>снинского муниципального района</w:t>
      </w:r>
    </w:p>
    <w:p w:rsidR="00C572A5" w:rsidRPr="00107FF6" w:rsidRDefault="00C572A5" w:rsidP="003057C1">
      <w:pPr>
        <w:jc w:val="both"/>
        <w:rPr>
          <w:sz w:val="36"/>
          <w:szCs w:val="36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3057C1">
      <w:pPr>
        <w:rPr>
          <w:b/>
          <w:sz w:val="28"/>
          <w:szCs w:val="28"/>
        </w:rPr>
      </w:pPr>
    </w:p>
    <w:p w:rsidR="00C572A5" w:rsidRDefault="00C572A5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C572A5" w:rsidRDefault="00C572A5" w:rsidP="00107FF6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C572A5" w:rsidRDefault="00C572A5" w:rsidP="00107FF6">
      <w:pPr>
        <w:autoSpaceDE w:val="0"/>
        <w:autoSpaceDN w:val="0"/>
        <w:adjustRightInd w:val="0"/>
        <w:outlineLvl w:val="1"/>
        <w:rPr>
          <w:b/>
          <w:sz w:val="28"/>
        </w:rPr>
      </w:pPr>
    </w:p>
    <w:p w:rsidR="00C572A5" w:rsidRPr="00F7531C" w:rsidRDefault="00C572A5" w:rsidP="0081532D">
      <w:pPr>
        <w:autoSpaceDE w:val="0"/>
        <w:autoSpaceDN w:val="0"/>
        <w:adjustRightInd w:val="0"/>
        <w:ind w:firstLine="720"/>
        <w:jc w:val="center"/>
        <w:outlineLvl w:val="1"/>
        <w:rPr>
          <w:b/>
          <w:bCs/>
          <w:sz w:val="28"/>
          <w:szCs w:val="28"/>
        </w:rPr>
      </w:pPr>
      <w:r w:rsidRPr="00F7531C">
        <w:rPr>
          <w:b/>
          <w:sz w:val="28"/>
          <w:szCs w:val="28"/>
        </w:rPr>
        <w:t xml:space="preserve">1. </w:t>
      </w:r>
      <w:r w:rsidRPr="00F7531C">
        <w:rPr>
          <w:b/>
          <w:bCs/>
          <w:sz w:val="28"/>
          <w:szCs w:val="28"/>
        </w:rPr>
        <w:t>ОБЩИЕ ПОЛОЖЕНИЯ</w:t>
      </w:r>
    </w:p>
    <w:p w:rsidR="00C572A5" w:rsidRPr="00757DC0" w:rsidRDefault="00C572A5" w:rsidP="0081532D">
      <w:pPr>
        <w:autoSpaceDE w:val="0"/>
        <w:autoSpaceDN w:val="0"/>
        <w:adjustRightInd w:val="0"/>
        <w:ind w:firstLine="720"/>
        <w:jc w:val="both"/>
        <w:outlineLvl w:val="1"/>
        <w:rPr>
          <w:bCs/>
          <w:sz w:val="28"/>
        </w:rPr>
      </w:pPr>
    </w:p>
    <w:p w:rsidR="00C572A5" w:rsidRPr="00F7531C" w:rsidRDefault="00C572A5" w:rsidP="0081532D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1.1. Предмет регулирования регламента</w:t>
      </w:r>
    </w:p>
    <w:p w:rsidR="00C572A5" w:rsidRDefault="00C572A5" w:rsidP="0081532D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 xml:space="preserve">Административный регламент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 xml:space="preserve">ю </w:t>
      </w:r>
      <w:r w:rsidRPr="00405F0B">
        <w:rPr>
          <w:bCs/>
          <w:color w:val="000000"/>
          <w:sz w:val="28"/>
          <w:szCs w:val="28"/>
        </w:rPr>
        <w:t>информации об организации общедоступного и бесплатного начального общего, основного общего, среднего общего образования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в общеобразовательных организациях Шек</w:t>
      </w:r>
      <w:r>
        <w:rPr>
          <w:bCs/>
          <w:color w:val="000000"/>
          <w:sz w:val="28"/>
          <w:szCs w:val="28"/>
        </w:rPr>
        <w:t>снинского муниципального района</w:t>
      </w:r>
      <w:r w:rsidRPr="00405F0B">
        <w:rPr>
          <w:color w:val="000000"/>
          <w:sz w:val="28"/>
          <w:szCs w:val="28"/>
        </w:rPr>
        <w:t xml:space="preserve"> </w:t>
      </w:r>
      <w:r>
        <w:rPr>
          <w:sz w:val="28"/>
        </w:rPr>
        <w:t>(далее – регламент</w:t>
      </w:r>
      <w:r w:rsidRPr="00757DC0">
        <w:rPr>
          <w:sz w:val="28"/>
        </w:rPr>
        <w:t xml:space="preserve">) </w:t>
      </w:r>
      <w:r>
        <w:rPr>
          <w:sz w:val="28"/>
        </w:rPr>
        <w:t xml:space="preserve">устанавливает порядок и стандарт </w:t>
      </w:r>
      <w:r w:rsidRPr="00757DC0">
        <w:rPr>
          <w:sz w:val="28"/>
        </w:rPr>
        <w:t>предоставлени</w:t>
      </w:r>
      <w:r>
        <w:rPr>
          <w:sz w:val="28"/>
        </w:rPr>
        <w:t>я</w:t>
      </w:r>
      <w:r w:rsidRPr="00757DC0">
        <w:rPr>
          <w:sz w:val="28"/>
        </w:rPr>
        <w:t xml:space="preserve"> муниципальной услуги.</w:t>
      </w:r>
    </w:p>
    <w:p w:rsidR="00C572A5" w:rsidRPr="00F7531C" w:rsidRDefault="00C572A5" w:rsidP="0081532D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1.2. Круг заявителей</w:t>
      </w:r>
    </w:p>
    <w:p w:rsidR="00C572A5" w:rsidRPr="004F7AF6" w:rsidRDefault="00C572A5" w:rsidP="0081532D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7AF6">
        <w:rPr>
          <w:rFonts w:ascii="Times New Roman" w:hAnsi="Times New Roman" w:cs="Times New Roman"/>
          <w:sz w:val="28"/>
          <w:szCs w:val="28"/>
        </w:rPr>
        <w:t>Заявителем при предоставлении муниципальной услуги является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Управление образования (далее – Уполномоченный орган) с запросом о предоставлении муниципальной услуги, выраженным в устной, письменной или электронной форме.</w:t>
      </w:r>
    </w:p>
    <w:p w:rsidR="00C572A5" w:rsidRPr="00F7531C" w:rsidRDefault="00C572A5" w:rsidP="0081532D">
      <w:pPr>
        <w:widowControl w:val="0"/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1.3. Порядок информирования о предоставлении муниципальной услуги</w:t>
      </w:r>
    </w:p>
    <w:p w:rsidR="00C572A5" w:rsidRPr="00D00527" w:rsidRDefault="00C572A5" w:rsidP="008153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D00527">
        <w:rPr>
          <w:sz w:val="28"/>
        </w:rPr>
        <w:t>Место нахождения Уполномоченного органа:</w:t>
      </w:r>
    </w:p>
    <w:p w:rsidR="00C572A5" w:rsidRPr="00757DC0" w:rsidRDefault="00C572A5" w:rsidP="0081532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Юридический и почтовый адрес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: </w:t>
      </w:r>
    </w:p>
    <w:p w:rsidR="00C572A5" w:rsidRDefault="00C572A5" w:rsidP="0081532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162562, Вологодская область, Шекснинский район, п. Шексна, </w:t>
      </w:r>
    </w:p>
    <w:p w:rsidR="00C572A5" w:rsidRDefault="00C572A5" w:rsidP="0081532D">
      <w:pPr>
        <w:jc w:val="both"/>
        <w:rPr>
          <w:bCs/>
          <w:sz w:val="28"/>
        </w:rPr>
      </w:pPr>
      <w:r w:rsidRPr="00757DC0">
        <w:rPr>
          <w:bCs/>
          <w:sz w:val="28"/>
        </w:rPr>
        <w:t>ул. Труда, д. 3 «Б».</w:t>
      </w:r>
    </w:p>
    <w:p w:rsidR="00C572A5" w:rsidRDefault="00C572A5" w:rsidP="0081532D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Телефон/факс: (81751) 2-38-50.</w:t>
      </w:r>
    </w:p>
    <w:p w:rsidR="00C572A5" w:rsidRPr="004B5ED2" w:rsidRDefault="00C572A5" w:rsidP="0081532D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электронной почты: </w:t>
      </w:r>
      <w:hyperlink r:id="rId7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sheksna</w:t>
        </w:r>
        <w:r w:rsidRPr="004B5ED2">
          <w:rPr>
            <w:rStyle w:val="Hyperlink"/>
            <w:bCs/>
            <w:color w:val="auto"/>
            <w:sz w:val="28"/>
            <w:u w:val="none"/>
          </w:rPr>
          <w:t>-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edu</w:t>
        </w:r>
        <w:r w:rsidRPr="004B5ED2">
          <w:rPr>
            <w:rStyle w:val="Hyperlink"/>
            <w:bCs/>
            <w:color w:val="auto"/>
            <w:sz w:val="28"/>
            <w:u w:val="none"/>
          </w:rPr>
          <w:t>@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yandex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C572A5" w:rsidRDefault="00C572A5" w:rsidP="0081532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8" w:history="1">
        <w:r w:rsidRPr="00757DC0">
          <w:rPr>
            <w:bCs/>
            <w:sz w:val="28"/>
          </w:rPr>
          <w:t>sheksna.edu35.ru</w:t>
        </w:r>
      </w:hyperlink>
      <w:r w:rsidRPr="00757DC0">
        <w:rPr>
          <w:bCs/>
          <w:sz w:val="28"/>
        </w:rPr>
        <w:t xml:space="preserve">. </w:t>
      </w:r>
    </w:p>
    <w:p w:rsidR="00C572A5" w:rsidRPr="004B5ED2" w:rsidRDefault="00C572A5" w:rsidP="0081532D">
      <w:pPr>
        <w:ind w:firstLine="720"/>
        <w:jc w:val="both"/>
        <w:rPr>
          <w:bCs/>
          <w:sz w:val="28"/>
        </w:rPr>
      </w:pPr>
      <w:r w:rsidRPr="004B5ED2">
        <w:rPr>
          <w:bCs/>
          <w:sz w:val="28"/>
        </w:rPr>
        <w:t xml:space="preserve">Адрес Единого портала государственных и муниципальных услуг (функций): </w:t>
      </w:r>
      <w:hyperlink r:id="rId9" w:history="1"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www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gosuslugi</w:t>
        </w:r>
        <w:r w:rsidRPr="004B5ED2">
          <w:rPr>
            <w:rStyle w:val="Hyperlink"/>
            <w:bCs/>
            <w:color w:val="auto"/>
            <w:sz w:val="28"/>
            <w:u w:val="none"/>
          </w:rPr>
          <w:t>.</w:t>
        </w:r>
        <w:r w:rsidRPr="004B5ED2">
          <w:rPr>
            <w:rStyle w:val="Hyperlink"/>
            <w:bCs/>
            <w:color w:val="auto"/>
            <w:sz w:val="28"/>
            <w:u w:val="none"/>
            <w:lang w:val="en-US"/>
          </w:rPr>
          <w:t>ru</w:t>
        </w:r>
      </w:hyperlink>
      <w:r w:rsidRPr="004B5ED2">
        <w:rPr>
          <w:bCs/>
          <w:sz w:val="28"/>
        </w:rPr>
        <w:t>.</w:t>
      </w:r>
    </w:p>
    <w:p w:rsidR="00C572A5" w:rsidRPr="006047F0" w:rsidRDefault="00C572A5" w:rsidP="0081532D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Адрес Портала государственных и муниципальных услуг (функций) Вологодской области: </w:t>
      </w:r>
      <w:r>
        <w:rPr>
          <w:bCs/>
          <w:sz w:val="28"/>
          <w:lang w:val="en-US"/>
        </w:rPr>
        <w:t>www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gosuslugi</w:t>
      </w:r>
      <w:r>
        <w:rPr>
          <w:bCs/>
          <w:sz w:val="28"/>
        </w:rPr>
        <w:t>35</w:t>
      </w:r>
      <w:r w:rsidRPr="006047F0">
        <w:rPr>
          <w:bCs/>
          <w:sz w:val="28"/>
        </w:rPr>
        <w:t>.</w:t>
      </w:r>
      <w:r>
        <w:rPr>
          <w:bCs/>
          <w:sz w:val="28"/>
          <w:lang w:val="en-US"/>
        </w:rPr>
        <w:t>ru</w:t>
      </w:r>
      <w:r>
        <w:rPr>
          <w:bCs/>
          <w:sz w:val="28"/>
        </w:rPr>
        <w:t>.</w:t>
      </w:r>
    </w:p>
    <w:p w:rsidR="00C572A5" w:rsidRPr="006047F0" w:rsidRDefault="00C572A5" w:rsidP="0081532D">
      <w:pPr>
        <w:ind w:firstLine="720"/>
        <w:jc w:val="both"/>
        <w:rPr>
          <w:bCs/>
          <w:sz w:val="28"/>
        </w:rPr>
      </w:pPr>
      <w:r>
        <w:rPr>
          <w:bCs/>
          <w:sz w:val="28"/>
        </w:rPr>
        <w:t>Телефон для информирования по вопросам, связанным с предоставлением муниципальной услуги: (81751) 2-32-64.</w:t>
      </w:r>
    </w:p>
    <w:p w:rsidR="00C572A5" w:rsidRPr="00757DC0" w:rsidRDefault="00C572A5" w:rsidP="0081532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:</w:t>
      </w:r>
    </w:p>
    <w:p w:rsidR="00C572A5" w:rsidRPr="00757DC0" w:rsidRDefault="00C572A5" w:rsidP="0081532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Понедельник - пятница с 8.00 до 17.00 (перерыв на обед с 12.00 до 13.00)</w:t>
      </w:r>
      <w:r>
        <w:rPr>
          <w:bCs/>
          <w:sz w:val="28"/>
        </w:rPr>
        <w:t>;</w:t>
      </w:r>
      <w:r w:rsidRPr="00757DC0">
        <w:rPr>
          <w:bCs/>
          <w:sz w:val="28"/>
        </w:rPr>
        <w:t xml:space="preserve"> </w:t>
      </w:r>
    </w:p>
    <w:p w:rsidR="00C572A5" w:rsidRPr="00757DC0" w:rsidRDefault="00C572A5" w:rsidP="0081532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Выходные дни: суббота, воскресенье.</w:t>
      </w:r>
    </w:p>
    <w:p w:rsidR="00C572A5" w:rsidRDefault="00C572A5" w:rsidP="0081532D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 w:rsidRPr="00757DC0">
        <w:rPr>
          <w:sz w:val="28"/>
        </w:rPr>
        <w:t>Продолжительность рабочего дня непосредственно предшествующего нерабочему праздничному дню, уменьшается на один час.</w:t>
      </w:r>
    </w:p>
    <w:p w:rsidR="00C572A5" w:rsidRDefault="00C572A5" w:rsidP="0081532D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Место нахождения Казенного учреждения Шекснинского муниципального района «Многофункциональный центр предоставления государственных и муниципальных услуг» (далее – МФЦ):</w:t>
      </w:r>
    </w:p>
    <w:p w:rsidR="00C572A5" w:rsidRDefault="00C572A5" w:rsidP="0081532D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Почтовый адрес МФЦ: 162562, Вологодская область, Шекснинский район, пос. Шексна, ул. Шлюзовая, д. 1.</w:t>
      </w:r>
    </w:p>
    <w:p w:rsidR="00C572A5" w:rsidRDefault="00C572A5" w:rsidP="0081532D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 xml:space="preserve">Адрес электронной почты МФЦ: </w:t>
      </w:r>
      <w:hyperlink r:id="rId10" w:history="1">
        <w:r w:rsidRPr="00D00527">
          <w:rPr>
            <w:rStyle w:val="Hyperlink"/>
            <w:color w:val="auto"/>
            <w:sz w:val="28"/>
            <w:u w:val="none"/>
            <w:lang w:val="en-US"/>
          </w:rPr>
          <w:t>kusheksna</w:t>
        </w:r>
        <w:r w:rsidRPr="00D00527">
          <w:rPr>
            <w:rStyle w:val="Hyperlink"/>
            <w:color w:val="auto"/>
            <w:sz w:val="28"/>
            <w:u w:val="none"/>
          </w:rPr>
          <w:t>@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yandex</w:t>
        </w:r>
        <w:r w:rsidRPr="00D00527">
          <w:rPr>
            <w:rStyle w:val="Hyperlink"/>
            <w:color w:val="auto"/>
            <w:sz w:val="28"/>
            <w:u w:val="none"/>
          </w:rPr>
          <w:t>.</w:t>
        </w:r>
        <w:r w:rsidRPr="00D00527">
          <w:rPr>
            <w:rStyle w:val="Hyperlink"/>
            <w:color w:val="auto"/>
            <w:sz w:val="28"/>
            <w:u w:val="none"/>
            <w:lang w:val="en-US"/>
          </w:rPr>
          <w:t>ru</w:t>
        </w:r>
      </w:hyperlink>
      <w:r w:rsidRPr="00D00527">
        <w:rPr>
          <w:sz w:val="28"/>
        </w:rPr>
        <w:t>.</w:t>
      </w:r>
    </w:p>
    <w:p w:rsidR="00C572A5" w:rsidRPr="00D00527" w:rsidRDefault="00C572A5" w:rsidP="0081532D">
      <w:pPr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Адрес официального сайта </w:t>
      </w:r>
      <w:r>
        <w:rPr>
          <w:bCs/>
          <w:sz w:val="28"/>
        </w:rPr>
        <w:t>МФЦ</w:t>
      </w:r>
      <w:r w:rsidRPr="00757DC0">
        <w:rPr>
          <w:bCs/>
          <w:sz w:val="28"/>
        </w:rPr>
        <w:t xml:space="preserve"> в информационно-телекоммуникационной сети «Интернет»: </w:t>
      </w:r>
      <w:hyperlink r:id="rId11" w:history="1">
        <w:r>
          <w:rPr>
            <w:bCs/>
            <w:sz w:val="28"/>
          </w:rPr>
          <w:t>sheksna.</w:t>
        </w:r>
        <w:r>
          <w:rPr>
            <w:bCs/>
            <w:sz w:val="28"/>
            <w:lang w:val="en-US"/>
          </w:rPr>
          <w:t>mfc</w:t>
        </w:r>
        <w:r w:rsidRPr="00D00527">
          <w:rPr>
            <w:bCs/>
            <w:sz w:val="28"/>
          </w:rPr>
          <w:t>35</w:t>
        </w:r>
        <w:r>
          <w:rPr>
            <w:bCs/>
            <w:sz w:val="28"/>
          </w:rPr>
          <w:t>.</w:t>
        </w:r>
        <w:r>
          <w:rPr>
            <w:bCs/>
            <w:sz w:val="28"/>
            <w:lang w:val="en-US"/>
          </w:rPr>
          <w:t>ru</w:t>
        </w:r>
      </w:hyperlink>
      <w:r w:rsidRPr="00757DC0">
        <w:rPr>
          <w:bCs/>
          <w:sz w:val="28"/>
        </w:rPr>
        <w:t xml:space="preserve">. </w:t>
      </w:r>
    </w:p>
    <w:p w:rsidR="00C572A5" w:rsidRDefault="00C572A5" w:rsidP="0081532D">
      <w:pPr>
        <w:autoSpaceDE w:val="0"/>
        <w:autoSpaceDN w:val="0"/>
        <w:adjustRightInd w:val="0"/>
        <w:ind w:firstLine="720"/>
        <w:jc w:val="both"/>
        <w:outlineLvl w:val="3"/>
        <w:rPr>
          <w:sz w:val="28"/>
        </w:rPr>
      </w:pPr>
      <w:r>
        <w:rPr>
          <w:sz w:val="28"/>
        </w:rPr>
        <w:t>Телефон/факс МФЦ: (81751) 2-30-08.</w:t>
      </w:r>
    </w:p>
    <w:p w:rsidR="00C572A5" w:rsidRPr="00F7531C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1.4. Способы и порядок получения информации о правилах предоставления муниципальной услуги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Информацию </w:t>
      </w:r>
      <w:r>
        <w:rPr>
          <w:bCs/>
          <w:sz w:val="28"/>
        </w:rPr>
        <w:t>о правилах</w:t>
      </w:r>
      <w:r w:rsidRPr="00757DC0">
        <w:rPr>
          <w:bCs/>
          <w:sz w:val="28"/>
        </w:rPr>
        <w:t xml:space="preserve"> предоставления муниципальной услуги </w:t>
      </w:r>
      <w:r>
        <w:rPr>
          <w:bCs/>
          <w:sz w:val="28"/>
        </w:rPr>
        <w:t xml:space="preserve">заявитель </w:t>
      </w:r>
      <w:r w:rsidRPr="00757DC0">
        <w:rPr>
          <w:bCs/>
          <w:sz w:val="28"/>
        </w:rPr>
        <w:t>мож</w:t>
      </w:r>
      <w:r>
        <w:rPr>
          <w:bCs/>
          <w:sz w:val="28"/>
        </w:rPr>
        <w:t>ет</w:t>
      </w:r>
      <w:r w:rsidRPr="00757DC0">
        <w:rPr>
          <w:bCs/>
          <w:sz w:val="28"/>
        </w:rPr>
        <w:t xml:space="preserve"> получить следующими способами: 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лично;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посредством телефонной, факсимильной связи;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посредством электронной связи;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посредством почтовой связи;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информационных стендах в помещениях Уполномоченного органа, МФЦ;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информационно-телекоммуникационных сети «Интернет»: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официальном сайте Уполномоченного органа, МФЦ;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Едином портале государственных и муниципальных услуг (функций);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- на Портале государственных и муниципальных услуг (функций) Вологодской области.</w:t>
      </w:r>
    </w:p>
    <w:p w:rsidR="00C572A5" w:rsidRPr="00F7531C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F7531C">
        <w:rPr>
          <w:bCs/>
          <w:sz w:val="28"/>
        </w:rPr>
        <w:t>1.5. Информация о правилах предоставления муниципальной услуги, а также настоящий регламент и муниципальный правовой акт об его утверждении размещается на: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информационных стендах Уполномоченного органа, МФЦ;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в средствах массовой информации;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официальном сайте Уполномоченного органа, МФЦ в информационно-телекоммуникационной сети «Интернет»;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Едином портале государственных и муниципальных услуг (функций);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на Портале государственных и муниципальных услуг (функций) Вологодской области.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информирование.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1.7. </w:t>
      </w:r>
      <w:r w:rsidRPr="00757DC0">
        <w:rPr>
          <w:bCs/>
          <w:sz w:val="28"/>
        </w:rPr>
        <w:t xml:space="preserve">Информирование о </w:t>
      </w:r>
      <w:r>
        <w:rPr>
          <w:bCs/>
          <w:sz w:val="28"/>
        </w:rPr>
        <w:t xml:space="preserve">правилах </w:t>
      </w:r>
      <w:r w:rsidRPr="00757DC0">
        <w:rPr>
          <w:bCs/>
          <w:sz w:val="28"/>
        </w:rPr>
        <w:t>предоставлени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муниципальной услуги осуществляется по следующим вопросам: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место</w:t>
      </w:r>
      <w:r>
        <w:rPr>
          <w:bCs/>
          <w:sz w:val="28"/>
        </w:rPr>
        <w:t xml:space="preserve"> </w:t>
      </w:r>
      <w:r w:rsidRPr="00757DC0">
        <w:rPr>
          <w:bCs/>
          <w:sz w:val="28"/>
        </w:rPr>
        <w:t>нахождени</w:t>
      </w:r>
      <w:r>
        <w:rPr>
          <w:bCs/>
          <w:sz w:val="28"/>
        </w:rPr>
        <w:t>я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его структурных подразделений, МФЦ</w:t>
      </w:r>
      <w:r w:rsidRPr="00757DC0">
        <w:rPr>
          <w:bCs/>
          <w:sz w:val="28"/>
        </w:rPr>
        <w:t>;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должностные лица</w:t>
      </w:r>
      <w:r>
        <w:rPr>
          <w:bCs/>
          <w:sz w:val="28"/>
        </w:rPr>
        <w:t xml:space="preserve"> и муниципальные служащие</w:t>
      </w:r>
      <w:r w:rsidRPr="00757DC0">
        <w:rPr>
          <w:bCs/>
          <w:sz w:val="28"/>
        </w:rPr>
        <w:t>, уполномоченные представлять муниципальную услугу и номера контактных телефонов;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работы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график личного приема руководителем </w:t>
      </w:r>
      <w:r>
        <w:rPr>
          <w:bCs/>
          <w:sz w:val="28"/>
        </w:rPr>
        <w:t>Уполномоченного органа</w:t>
      </w:r>
      <w:r w:rsidRPr="00757DC0">
        <w:rPr>
          <w:bCs/>
          <w:sz w:val="28"/>
        </w:rPr>
        <w:t>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адрес электронной почты</w:t>
      </w:r>
      <w:r>
        <w:rPr>
          <w:bCs/>
          <w:sz w:val="28"/>
        </w:rPr>
        <w:t>/ официального сайта в информационно-телекоммуникационной сети «Интернет»</w:t>
      </w:r>
      <w:r w:rsidRPr="00757DC0">
        <w:rPr>
          <w:bCs/>
          <w:sz w:val="28"/>
        </w:rPr>
        <w:t xml:space="preserve"> </w:t>
      </w:r>
      <w:r>
        <w:rPr>
          <w:bCs/>
          <w:sz w:val="28"/>
        </w:rPr>
        <w:t>Уполномоченного органа, МФЦ</w:t>
      </w:r>
      <w:r w:rsidRPr="00757DC0">
        <w:rPr>
          <w:bCs/>
          <w:sz w:val="28"/>
        </w:rPr>
        <w:t>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действующие нормативные правовые акты по вопросам предоставления муниципальной услуги, в том числе настоящий регламент (наименование, номер, дата принятия);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ход предоставления муниципальной услуги;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перечень документов, необходимых для предо</w:t>
      </w:r>
      <w:r>
        <w:rPr>
          <w:bCs/>
          <w:sz w:val="28"/>
        </w:rPr>
        <w:t>ставления муниципальной услуги;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административные </w:t>
      </w:r>
      <w:r>
        <w:rPr>
          <w:bCs/>
          <w:sz w:val="28"/>
        </w:rPr>
        <w:t>процедуры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срок</w:t>
      </w:r>
      <w:r w:rsidRPr="00757DC0">
        <w:rPr>
          <w:bCs/>
          <w:sz w:val="28"/>
        </w:rPr>
        <w:t xml:space="preserve"> предоставления муниципальной услуги;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порядок и формы контроля за предоставлением муниципальной услуги;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основания для отказа в предоставлении муниципальной услуги;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55C14">
        <w:rPr>
          <w:sz w:val="28"/>
          <w:szCs w:val="28"/>
        </w:rPr>
        <w:t>досудебный (внесудебный) порядок обжалования решений и действий (бездействия</w:t>
      </w:r>
      <w:r>
        <w:rPr>
          <w:sz w:val="28"/>
          <w:szCs w:val="28"/>
        </w:rPr>
        <w:t>) должностных лиц и муниципальных служащих Уполномоченного органа</w:t>
      </w:r>
      <w:r w:rsidRPr="00A55C14">
        <w:rPr>
          <w:sz w:val="28"/>
          <w:szCs w:val="28"/>
        </w:rPr>
        <w:t xml:space="preserve">, </w:t>
      </w:r>
      <w:r>
        <w:rPr>
          <w:sz w:val="28"/>
          <w:szCs w:val="28"/>
        </w:rPr>
        <w:t>ответственных за предоставление муниципальной услуги, а также решений, принятых в ходе предоставления муниципальной услуги;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иная информация о деятельности Уполномоченного органа, предоставляемая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почты, факсимильной связи или электронной почты.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 xml:space="preserve">Информирование проводится </w:t>
      </w:r>
      <w:r>
        <w:rPr>
          <w:bCs/>
          <w:sz w:val="28"/>
        </w:rPr>
        <w:t xml:space="preserve">на русском языке </w:t>
      </w:r>
      <w:r w:rsidRPr="00757DC0">
        <w:rPr>
          <w:bCs/>
          <w:sz w:val="28"/>
        </w:rPr>
        <w:t xml:space="preserve">в форме </w:t>
      </w:r>
      <w:r>
        <w:rPr>
          <w:bCs/>
          <w:sz w:val="28"/>
        </w:rPr>
        <w:t>индивидуального</w:t>
      </w:r>
      <w:r w:rsidRPr="00757DC0">
        <w:rPr>
          <w:bCs/>
          <w:sz w:val="28"/>
        </w:rPr>
        <w:t xml:space="preserve"> или публичного информирования.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C572A5" w:rsidRPr="00757DC0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Если для подготовки ответа </w:t>
      </w:r>
      <w:r w:rsidRPr="00880087">
        <w:rPr>
          <w:bCs/>
          <w:sz w:val="28"/>
        </w:rPr>
        <w:t>треб</w:t>
      </w:r>
      <w:r>
        <w:rPr>
          <w:bCs/>
          <w:sz w:val="28"/>
        </w:rPr>
        <w:t xml:space="preserve">уется продолжительное время, специалист, ответственный за </w:t>
      </w:r>
      <w:r w:rsidRPr="00880087">
        <w:rPr>
          <w:bCs/>
          <w:sz w:val="28"/>
        </w:rPr>
        <w:t>информирование,</w:t>
      </w:r>
      <w:r>
        <w:rPr>
          <w:bCs/>
          <w:sz w:val="28"/>
        </w:rPr>
        <w:t xml:space="preserve"> может предложить заявителям обратиться за необходимой информацией в письменном виде, либо </w:t>
      </w:r>
      <w:r w:rsidRPr="00880087">
        <w:rPr>
          <w:bCs/>
          <w:sz w:val="28"/>
        </w:rPr>
        <w:t>п</w:t>
      </w:r>
      <w:r>
        <w:rPr>
          <w:bCs/>
          <w:sz w:val="28"/>
        </w:rPr>
        <w:t xml:space="preserve">редложить возможность повторного консультирования </w:t>
      </w:r>
      <w:r w:rsidRPr="00880087">
        <w:rPr>
          <w:bCs/>
          <w:sz w:val="28"/>
        </w:rPr>
        <w:t>по</w:t>
      </w:r>
      <w:r>
        <w:rPr>
          <w:bCs/>
          <w:sz w:val="28"/>
        </w:rPr>
        <w:t xml:space="preserve"> телефону через определенный промежуток времени, а также возможность </w:t>
      </w:r>
      <w:r w:rsidRPr="00880087">
        <w:rPr>
          <w:bCs/>
          <w:sz w:val="28"/>
        </w:rPr>
        <w:t>о</w:t>
      </w:r>
      <w:r>
        <w:rPr>
          <w:bCs/>
          <w:sz w:val="28"/>
        </w:rPr>
        <w:t xml:space="preserve">тветного звонка специалиста, </w:t>
      </w:r>
      <w:r w:rsidRPr="00880087">
        <w:rPr>
          <w:bCs/>
          <w:sz w:val="28"/>
        </w:rPr>
        <w:t>ответственного за информирование, заявителю для разъяснения</w:t>
      </w:r>
      <w:r>
        <w:rPr>
          <w:bCs/>
          <w:sz w:val="28"/>
        </w:rPr>
        <w:t>.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При ответе на телефонные </w:t>
      </w:r>
      <w:r w:rsidRPr="00A13495">
        <w:rPr>
          <w:bCs/>
          <w:sz w:val="28"/>
        </w:rPr>
        <w:t xml:space="preserve">звонки </w:t>
      </w:r>
      <w:r>
        <w:rPr>
          <w:bCs/>
          <w:sz w:val="28"/>
        </w:rPr>
        <w:t xml:space="preserve">специалист, ответственный за информирование, должен назвать </w:t>
      </w:r>
      <w:r w:rsidRPr="00A13495">
        <w:rPr>
          <w:bCs/>
          <w:sz w:val="28"/>
        </w:rPr>
        <w:t>фамили</w:t>
      </w:r>
      <w:r>
        <w:rPr>
          <w:bCs/>
          <w:sz w:val="28"/>
        </w:rPr>
        <w:t>ю, имя, отчество, занимаемую должность и наименование Уполномоченного органа.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Устное информирование должно </w:t>
      </w:r>
      <w:r w:rsidRPr="00A13495">
        <w:rPr>
          <w:bCs/>
          <w:sz w:val="28"/>
        </w:rPr>
        <w:t>про</w:t>
      </w:r>
      <w:r>
        <w:rPr>
          <w:bCs/>
          <w:sz w:val="28"/>
        </w:rPr>
        <w:t xml:space="preserve">водиться с учетом требований </w:t>
      </w:r>
      <w:r w:rsidRPr="00A13495">
        <w:rPr>
          <w:bCs/>
          <w:sz w:val="28"/>
        </w:rPr>
        <w:t>о</w:t>
      </w:r>
      <w:r>
        <w:rPr>
          <w:bCs/>
          <w:sz w:val="28"/>
        </w:rPr>
        <w:t>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</w:t>
      </w:r>
      <w:r w:rsidRPr="00A13495">
        <w:rPr>
          <w:bCs/>
          <w:sz w:val="28"/>
        </w:rPr>
        <w:t xml:space="preserve"> с</w:t>
      </w:r>
      <w:r>
        <w:rPr>
          <w:bCs/>
          <w:sz w:val="28"/>
        </w:rPr>
        <w:t xml:space="preserve">пециалист, </w:t>
      </w:r>
      <w:r w:rsidRPr="00A13495">
        <w:rPr>
          <w:bCs/>
          <w:sz w:val="28"/>
        </w:rPr>
        <w:t>ответственн</w:t>
      </w:r>
      <w:r>
        <w:rPr>
          <w:bCs/>
          <w:sz w:val="28"/>
        </w:rPr>
        <w:t xml:space="preserve">ый за информирование, должен кратко подвести итоги и перечислить меры, </w:t>
      </w:r>
      <w:r w:rsidRPr="00A13495">
        <w:rPr>
          <w:bCs/>
          <w:sz w:val="28"/>
        </w:rPr>
        <w:t>к</w:t>
      </w:r>
      <w:r>
        <w:rPr>
          <w:bCs/>
          <w:sz w:val="28"/>
        </w:rPr>
        <w:t>оторые необходимо принять (кто именно, когда и что должен сделать).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757DC0">
        <w:rPr>
          <w:bCs/>
          <w:sz w:val="28"/>
        </w:rPr>
        <w:t>Время ожидания заинтересованного лица при личном обращении за консультаци</w:t>
      </w:r>
      <w:r>
        <w:rPr>
          <w:bCs/>
          <w:sz w:val="28"/>
        </w:rPr>
        <w:t>ей не может превышать 15 минут.</w:t>
      </w:r>
    </w:p>
    <w:p w:rsidR="00C572A5" w:rsidRPr="00A1349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1.8.2. Индивидуальное письменное</w:t>
      </w:r>
      <w:r w:rsidRPr="00A13495">
        <w:rPr>
          <w:bCs/>
          <w:sz w:val="28"/>
        </w:rPr>
        <w:t xml:space="preserve"> ин</w:t>
      </w:r>
      <w:r>
        <w:rPr>
          <w:bCs/>
          <w:sz w:val="28"/>
        </w:rPr>
        <w:t xml:space="preserve">формирование осуществляется в </w:t>
      </w:r>
      <w:r w:rsidRPr="00A13495">
        <w:rPr>
          <w:bCs/>
          <w:sz w:val="28"/>
        </w:rPr>
        <w:t>виде письменног</w:t>
      </w:r>
      <w:r>
        <w:rPr>
          <w:bCs/>
          <w:sz w:val="28"/>
        </w:rPr>
        <w:t xml:space="preserve">о </w:t>
      </w:r>
      <w:r w:rsidRPr="00A13495">
        <w:rPr>
          <w:bCs/>
          <w:sz w:val="28"/>
        </w:rPr>
        <w:t>ответа на обращение заин</w:t>
      </w:r>
      <w:r>
        <w:rPr>
          <w:bCs/>
          <w:sz w:val="28"/>
        </w:rPr>
        <w:t xml:space="preserve">тересованного лица, электронной </w:t>
      </w:r>
      <w:r w:rsidRPr="00A13495">
        <w:rPr>
          <w:bCs/>
          <w:sz w:val="28"/>
        </w:rPr>
        <w:t xml:space="preserve">почтой в зависимости от способа обращения заявителя за информацией. </w:t>
      </w:r>
    </w:p>
    <w:p w:rsidR="00C572A5" w:rsidRPr="00A1349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Ответ на заявление предоставляется в </w:t>
      </w:r>
      <w:r w:rsidRPr="00A13495">
        <w:rPr>
          <w:bCs/>
          <w:sz w:val="28"/>
        </w:rPr>
        <w:t>простой</w:t>
      </w:r>
      <w:r>
        <w:rPr>
          <w:bCs/>
          <w:sz w:val="28"/>
        </w:rPr>
        <w:t>, четкой форме, с указанием фамилии, имени, отчества, номера телефона</w:t>
      </w:r>
      <w:r w:rsidRPr="00A13495">
        <w:rPr>
          <w:bCs/>
          <w:sz w:val="28"/>
        </w:rPr>
        <w:t xml:space="preserve"> и</w:t>
      </w:r>
      <w:r>
        <w:rPr>
          <w:bCs/>
          <w:sz w:val="28"/>
        </w:rPr>
        <w:t>сполнителя и подписывается руководителем Уполномоченного органа.</w:t>
      </w:r>
    </w:p>
    <w:p w:rsidR="00C572A5" w:rsidRPr="00A1349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1.8.3. Публичное устное </w:t>
      </w:r>
      <w:r w:rsidRPr="00A13495">
        <w:rPr>
          <w:bCs/>
          <w:sz w:val="28"/>
        </w:rPr>
        <w:t>информирован</w:t>
      </w:r>
      <w:r>
        <w:rPr>
          <w:bCs/>
          <w:sz w:val="28"/>
        </w:rPr>
        <w:t xml:space="preserve">ие осуществляется посредством привлечения средств массовой </w:t>
      </w:r>
      <w:r w:rsidRPr="00A13495">
        <w:rPr>
          <w:bCs/>
          <w:sz w:val="28"/>
        </w:rPr>
        <w:t>информации</w:t>
      </w:r>
      <w:r>
        <w:rPr>
          <w:bCs/>
          <w:sz w:val="28"/>
        </w:rPr>
        <w:t xml:space="preserve"> - </w:t>
      </w:r>
      <w:r w:rsidRPr="00A13495">
        <w:rPr>
          <w:bCs/>
          <w:sz w:val="28"/>
        </w:rPr>
        <w:t>ра</w:t>
      </w:r>
      <w:r>
        <w:rPr>
          <w:bCs/>
          <w:sz w:val="28"/>
        </w:rPr>
        <w:t xml:space="preserve">дио, телевидения.  Выступления должностных лиц, ответственных за </w:t>
      </w:r>
      <w:r w:rsidRPr="00A13495">
        <w:rPr>
          <w:bCs/>
          <w:sz w:val="28"/>
        </w:rPr>
        <w:t>информирова</w:t>
      </w:r>
      <w:r>
        <w:rPr>
          <w:bCs/>
          <w:sz w:val="28"/>
        </w:rPr>
        <w:t xml:space="preserve">ние, по радио и телевидению </w:t>
      </w:r>
      <w:r w:rsidRPr="00A13495">
        <w:rPr>
          <w:bCs/>
          <w:sz w:val="28"/>
        </w:rPr>
        <w:t xml:space="preserve">согласовываются с руководителем </w:t>
      </w:r>
      <w:r>
        <w:rPr>
          <w:bCs/>
          <w:sz w:val="28"/>
        </w:rPr>
        <w:t>Уполномоченного органа.</w:t>
      </w:r>
    </w:p>
    <w:p w:rsidR="00C572A5" w:rsidRPr="00A1349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1.8.4. Публичное письменное </w:t>
      </w:r>
      <w:r w:rsidRPr="00A13495">
        <w:rPr>
          <w:bCs/>
          <w:sz w:val="28"/>
        </w:rPr>
        <w:t>информ</w:t>
      </w:r>
      <w:r>
        <w:rPr>
          <w:bCs/>
          <w:sz w:val="28"/>
        </w:rPr>
        <w:t xml:space="preserve">ирование осуществляется путем публикации информационных </w:t>
      </w:r>
      <w:r w:rsidRPr="00A13495">
        <w:rPr>
          <w:bCs/>
          <w:sz w:val="28"/>
        </w:rPr>
        <w:t>материал</w:t>
      </w:r>
      <w:r>
        <w:rPr>
          <w:bCs/>
          <w:sz w:val="28"/>
        </w:rPr>
        <w:t xml:space="preserve">ов о правилах предоставления муниципальной услуги, </w:t>
      </w:r>
      <w:r w:rsidRPr="00A13495">
        <w:rPr>
          <w:bCs/>
          <w:sz w:val="28"/>
        </w:rPr>
        <w:t>а также настоящего</w:t>
      </w:r>
      <w:r>
        <w:rPr>
          <w:bCs/>
          <w:sz w:val="28"/>
        </w:rPr>
        <w:t xml:space="preserve"> регламента и </w:t>
      </w:r>
      <w:r w:rsidRPr="00A13495">
        <w:rPr>
          <w:bCs/>
          <w:sz w:val="28"/>
        </w:rPr>
        <w:t xml:space="preserve">муниципального правового акта об его утверждении: </w:t>
      </w:r>
    </w:p>
    <w:p w:rsidR="00C572A5" w:rsidRPr="00A1349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в средствах массовой информации; </w:t>
      </w:r>
    </w:p>
    <w:p w:rsidR="00C572A5" w:rsidRPr="00A1349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официальном сайте</w:t>
      </w:r>
      <w:r>
        <w:rPr>
          <w:bCs/>
          <w:sz w:val="28"/>
        </w:rPr>
        <w:t xml:space="preserve"> Уполномоченного органа в информационно-телекоммуникационной сети «Интернет»</w:t>
      </w:r>
      <w:r w:rsidRPr="00A13495">
        <w:rPr>
          <w:bCs/>
          <w:sz w:val="28"/>
        </w:rPr>
        <w:t xml:space="preserve">; </w:t>
      </w:r>
    </w:p>
    <w:p w:rsidR="00C572A5" w:rsidRPr="00A1349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>на Едином портале государственных и муниципальных услуг</w:t>
      </w:r>
      <w:r>
        <w:rPr>
          <w:bCs/>
          <w:sz w:val="28"/>
        </w:rPr>
        <w:t xml:space="preserve"> </w:t>
      </w:r>
      <w:r w:rsidRPr="00A13495">
        <w:rPr>
          <w:bCs/>
          <w:sz w:val="28"/>
        </w:rPr>
        <w:t xml:space="preserve">(функций); </w:t>
      </w:r>
    </w:p>
    <w:p w:rsidR="00C572A5" w:rsidRPr="00A1349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 xml:space="preserve">на </w:t>
      </w:r>
      <w:r w:rsidRPr="00A13495">
        <w:rPr>
          <w:bCs/>
          <w:sz w:val="28"/>
        </w:rPr>
        <w:t xml:space="preserve">Портале  государственных  и  муниципальных  услуг (функций) Вологодской области; 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 w:rsidRPr="00A13495">
        <w:rPr>
          <w:bCs/>
          <w:sz w:val="28"/>
        </w:rPr>
        <w:t xml:space="preserve">на информационных стендах </w:t>
      </w:r>
      <w:r>
        <w:rPr>
          <w:bCs/>
          <w:sz w:val="28"/>
        </w:rPr>
        <w:t>Уполномоченного органа, МФЦ.</w:t>
      </w:r>
    </w:p>
    <w:p w:rsidR="00C572A5" w:rsidRDefault="00C572A5" w:rsidP="0081532D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bCs/>
          <w:sz w:val="28"/>
        </w:rPr>
      </w:pPr>
      <w:r>
        <w:rPr>
          <w:bCs/>
          <w:sz w:val="28"/>
        </w:rPr>
        <w:t>Тексты информационных материалов печатаются удобным для чтения шрифтом (размер шрифта не менее № 14), без исправлений, наиболее важные положения выделяются другим шрифтом (не менее № 18). В случае оформления информационных материалов в виде брошюр требования к размеру шрифта могут быть снижены (не менее № 10).</w:t>
      </w:r>
    </w:p>
    <w:p w:rsidR="00C572A5" w:rsidRPr="00757DC0" w:rsidRDefault="00C572A5" w:rsidP="0081532D">
      <w:pPr>
        <w:ind w:firstLine="720"/>
        <w:rPr>
          <w:sz w:val="28"/>
        </w:rPr>
      </w:pPr>
    </w:p>
    <w:p w:rsidR="00C572A5" w:rsidRPr="00F7531C" w:rsidRDefault="00C572A5" w:rsidP="0081532D">
      <w:pPr>
        <w:tabs>
          <w:tab w:val="left" w:pos="1440"/>
          <w:tab w:val="left" w:pos="1620"/>
          <w:tab w:val="left" w:pos="2340"/>
        </w:tabs>
        <w:ind w:firstLine="720"/>
        <w:jc w:val="center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>2. СТАНДАРТ ПРЕДОСТАВЛЕНИЯ МУНИЦИПАЛЬНОЙ УСЛУГИ</w:t>
      </w:r>
    </w:p>
    <w:p w:rsidR="00C572A5" w:rsidRPr="00467241" w:rsidRDefault="00C572A5" w:rsidP="0081532D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</w:p>
    <w:p w:rsidR="00C572A5" w:rsidRPr="00F7531C" w:rsidRDefault="00C572A5" w:rsidP="0081532D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2.1. Наименование муниципальной услуги</w:t>
      </w:r>
    </w:p>
    <w:p w:rsidR="00C572A5" w:rsidRPr="00467241" w:rsidRDefault="00C572A5" w:rsidP="0081532D">
      <w:pPr>
        <w:tabs>
          <w:tab w:val="left" w:pos="1440"/>
          <w:tab w:val="left" w:pos="1620"/>
        </w:tabs>
        <w:ind w:firstLine="720"/>
        <w:jc w:val="both"/>
        <w:rPr>
          <w:sz w:val="28"/>
        </w:rPr>
      </w:pPr>
      <w:r w:rsidRPr="00A22102">
        <w:rPr>
          <w:bCs/>
          <w:color w:val="000000"/>
          <w:sz w:val="28"/>
          <w:szCs w:val="28"/>
        </w:rPr>
        <w:t>Предоставление информации об организации общедоступного и бесплатного начального общего, основного общего, среднего общего образования</w:t>
      </w:r>
      <w:r>
        <w:rPr>
          <w:bCs/>
          <w:color w:val="000000"/>
          <w:sz w:val="28"/>
          <w:szCs w:val="28"/>
        </w:rPr>
        <w:t xml:space="preserve"> </w:t>
      </w:r>
      <w:r w:rsidRPr="00A22102">
        <w:rPr>
          <w:bCs/>
          <w:color w:val="000000"/>
          <w:sz w:val="28"/>
          <w:szCs w:val="28"/>
        </w:rPr>
        <w:t>в общеобразовательных организациях Шекснинского муниципального района</w:t>
      </w:r>
      <w:r w:rsidRPr="00A22102">
        <w:rPr>
          <w:sz w:val="28"/>
        </w:rPr>
        <w:t>.</w:t>
      </w:r>
    </w:p>
    <w:p w:rsidR="00C572A5" w:rsidRPr="00F7531C" w:rsidRDefault="00C572A5" w:rsidP="0081532D">
      <w:pPr>
        <w:tabs>
          <w:tab w:val="left" w:pos="1440"/>
          <w:tab w:val="left" w:pos="1620"/>
        </w:tabs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2.2. </w:t>
      </w:r>
      <w:r w:rsidRPr="00F7531C">
        <w:rPr>
          <w:b/>
          <w:sz w:val="28"/>
          <w:szCs w:val="28"/>
        </w:rPr>
        <w:t>Наименование органа местного самоуправления, предоставляющего муниципальную услугу</w:t>
      </w:r>
    </w:p>
    <w:p w:rsidR="00C572A5" w:rsidRDefault="00C572A5" w:rsidP="0081532D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2.2.1. </w:t>
      </w:r>
      <w:r w:rsidRPr="00757DC0">
        <w:rPr>
          <w:sz w:val="28"/>
        </w:rPr>
        <w:t>Муниципальную услугу предоставля</w:t>
      </w:r>
      <w:r>
        <w:rPr>
          <w:sz w:val="28"/>
        </w:rPr>
        <w:t>ет:</w:t>
      </w:r>
    </w:p>
    <w:p w:rsidR="00C572A5" w:rsidRDefault="00C572A5" w:rsidP="0081532D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- Управление образования Шекснинского муниципального района;</w:t>
      </w:r>
    </w:p>
    <w:p w:rsidR="00C572A5" w:rsidRPr="00757DC0" w:rsidRDefault="00C572A5" w:rsidP="0081532D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- многофункциональный центр предоставления государственных и муниципальных услуг (МФЦ) по месту жительства заявителя в части приема и (или) выдачи документов на предоставление муниципальной услуги. </w:t>
      </w:r>
    </w:p>
    <w:p w:rsidR="00C572A5" w:rsidRDefault="00C572A5" w:rsidP="0081532D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 xml:space="preserve">2.2.2. Должностные лица, </w:t>
      </w:r>
      <w:r w:rsidRPr="005F00BA">
        <w:rPr>
          <w:sz w:val="28"/>
        </w:rPr>
        <w:t>от</w:t>
      </w:r>
      <w:r>
        <w:rPr>
          <w:sz w:val="28"/>
        </w:rPr>
        <w:t>ветственные за предоставление муниципальной услуги, определяются должностной инструкцией.</w:t>
      </w:r>
    </w:p>
    <w:p w:rsidR="00C572A5" w:rsidRPr="002A5597" w:rsidRDefault="00C572A5" w:rsidP="0081532D">
      <w:pPr>
        <w:autoSpaceDE w:val="0"/>
        <w:autoSpaceDN w:val="0"/>
        <w:adjustRightInd w:val="0"/>
        <w:ind w:firstLine="720"/>
        <w:jc w:val="both"/>
        <w:rPr>
          <w:sz w:val="28"/>
        </w:rPr>
      </w:pPr>
      <w:r>
        <w:rPr>
          <w:sz w:val="28"/>
        </w:rPr>
        <w:t>2.2.3. Не допускается требовать от</w:t>
      </w:r>
      <w:r w:rsidRPr="002A5597">
        <w:rPr>
          <w:sz w:val="28"/>
        </w:rPr>
        <w:t xml:space="preserve"> заявите</w:t>
      </w:r>
      <w:r>
        <w:rPr>
          <w:sz w:val="28"/>
        </w:rPr>
        <w:t xml:space="preserve">ля осуществления действий, в том числе согласований, </w:t>
      </w:r>
      <w:r w:rsidRPr="002A5597">
        <w:rPr>
          <w:sz w:val="28"/>
        </w:rPr>
        <w:t>необходимых для получения муниципальной услуги</w:t>
      </w:r>
      <w:r>
        <w:rPr>
          <w:sz w:val="28"/>
        </w:rPr>
        <w:t xml:space="preserve"> и связанных с обращением в иные органы и </w:t>
      </w:r>
      <w:r w:rsidRPr="002A5597">
        <w:rPr>
          <w:sz w:val="28"/>
        </w:rPr>
        <w:t>организац</w:t>
      </w:r>
      <w:r>
        <w:rPr>
          <w:sz w:val="28"/>
        </w:rPr>
        <w:t xml:space="preserve">ии, не </w:t>
      </w:r>
      <w:r w:rsidRPr="002A5597">
        <w:rPr>
          <w:sz w:val="28"/>
        </w:rPr>
        <w:t>предусмотренных настоящим регламентом.</w:t>
      </w:r>
    </w:p>
    <w:p w:rsidR="00C572A5" w:rsidRPr="00F7531C" w:rsidRDefault="00C572A5" w:rsidP="0081532D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>2.3. Результат предоставления муниципальной услуги</w:t>
      </w:r>
    </w:p>
    <w:p w:rsidR="00C572A5" w:rsidRDefault="00C572A5" w:rsidP="0081532D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757DC0">
        <w:rPr>
          <w:rFonts w:ascii="Times New Roman" w:hAnsi="Times New Roman" w:cs="Times New Roman"/>
          <w:sz w:val="28"/>
          <w:szCs w:val="24"/>
        </w:rPr>
        <w:t>Результатом предоставления муниципальной услуги явля</w:t>
      </w:r>
      <w:r>
        <w:rPr>
          <w:rFonts w:ascii="Times New Roman" w:hAnsi="Times New Roman" w:cs="Times New Roman"/>
          <w:sz w:val="28"/>
          <w:szCs w:val="24"/>
        </w:rPr>
        <w:t>ю</w:t>
      </w:r>
      <w:r w:rsidRPr="00757DC0">
        <w:rPr>
          <w:rFonts w:ascii="Times New Roman" w:hAnsi="Times New Roman" w:cs="Times New Roman"/>
          <w:sz w:val="28"/>
          <w:szCs w:val="24"/>
        </w:rPr>
        <w:t>тся</w:t>
      </w:r>
      <w:r>
        <w:rPr>
          <w:rFonts w:ascii="Times New Roman" w:hAnsi="Times New Roman" w:cs="Times New Roman"/>
          <w:sz w:val="28"/>
          <w:szCs w:val="24"/>
        </w:rPr>
        <w:t>:</w:t>
      </w:r>
      <w:r w:rsidRPr="00757DC0">
        <w:rPr>
          <w:rFonts w:ascii="Times New Roman" w:hAnsi="Times New Roman" w:cs="Times New Roman"/>
          <w:sz w:val="28"/>
          <w:szCs w:val="24"/>
        </w:rPr>
        <w:t xml:space="preserve"> </w:t>
      </w:r>
    </w:p>
    <w:p w:rsidR="00C572A5" w:rsidRDefault="00C572A5" w:rsidP="0081532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редоставление</w:t>
      </w:r>
      <w:r w:rsidRPr="009E6B1F">
        <w:rPr>
          <w:sz w:val="28"/>
          <w:szCs w:val="28"/>
        </w:rPr>
        <w:t xml:space="preserve"> информации </w:t>
      </w:r>
      <w:r w:rsidRPr="00A22102">
        <w:rPr>
          <w:bCs/>
          <w:color w:val="000000"/>
          <w:sz w:val="28"/>
          <w:szCs w:val="28"/>
        </w:rPr>
        <w:t>об 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и направление соответствующего уведомления заявителю (приложение 2 к настоящему регламенту)</w:t>
      </w:r>
      <w:r>
        <w:rPr>
          <w:sz w:val="28"/>
          <w:szCs w:val="28"/>
        </w:rPr>
        <w:t>;</w:t>
      </w:r>
    </w:p>
    <w:p w:rsidR="00C572A5" w:rsidRPr="004F7AF6" w:rsidRDefault="00C572A5" w:rsidP="0081532D">
      <w:pPr>
        <w:ind w:firstLine="720"/>
        <w:contextualSpacing/>
        <w:jc w:val="both"/>
        <w:rPr>
          <w:sz w:val="28"/>
          <w:szCs w:val="28"/>
        </w:rPr>
      </w:pPr>
      <w:r w:rsidRPr="004F7AF6">
        <w:rPr>
          <w:sz w:val="28"/>
          <w:szCs w:val="28"/>
        </w:rPr>
        <w:t>2) отказ в предоставлении информации об 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 и направление соответствующего уведомления заявителю (приложение 3 к настоящему регламенту).</w:t>
      </w:r>
    </w:p>
    <w:p w:rsidR="00C572A5" w:rsidRPr="00F7531C" w:rsidRDefault="00C572A5" w:rsidP="0081532D">
      <w:pPr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2.4. </w:t>
      </w:r>
      <w:r w:rsidRPr="00F7531C">
        <w:rPr>
          <w:b/>
          <w:sz w:val="28"/>
          <w:szCs w:val="28"/>
        </w:rPr>
        <w:t>Срок предоставления муниципальной услуги</w:t>
      </w:r>
    </w:p>
    <w:p w:rsidR="00C572A5" w:rsidRDefault="00C572A5" w:rsidP="0081532D">
      <w:pPr>
        <w:autoSpaceDE w:val="0"/>
        <w:autoSpaceDN w:val="0"/>
        <w:adjustRightInd w:val="0"/>
        <w:ind w:firstLine="720"/>
        <w:jc w:val="both"/>
        <w:rPr>
          <w:sz w:val="28"/>
        </w:rPr>
      </w:pPr>
      <w:r w:rsidRPr="00393710">
        <w:rPr>
          <w:sz w:val="28"/>
        </w:rPr>
        <w:t xml:space="preserve">Срок предоставления муниципальной услуги составляет 7 </w:t>
      </w:r>
      <w:r>
        <w:rPr>
          <w:sz w:val="28"/>
        </w:rPr>
        <w:t>рабочих</w:t>
      </w:r>
      <w:r w:rsidRPr="00393710">
        <w:rPr>
          <w:sz w:val="28"/>
        </w:rPr>
        <w:t xml:space="preserve"> дней со дня </w:t>
      </w:r>
      <w:r>
        <w:rPr>
          <w:sz w:val="28"/>
        </w:rPr>
        <w:t>подачи заявления</w:t>
      </w:r>
      <w:r w:rsidRPr="00393710">
        <w:rPr>
          <w:sz w:val="28"/>
        </w:rPr>
        <w:t xml:space="preserve"> о предоставлении информации </w:t>
      </w:r>
      <w:r w:rsidRPr="00A22102">
        <w:rPr>
          <w:bCs/>
          <w:color w:val="000000"/>
          <w:sz w:val="28"/>
          <w:szCs w:val="28"/>
        </w:rPr>
        <w:t>об 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>
        <w:rPr>
          <w:sz w:val="28"/>
        </w:rPr>
        <w:t xml:space="preserve"> и приложенных к нему документов.</w:t>
      </w:r>
    </w:p>
    <w:p w:rsidR="00C572A5" w:rsidRPr="00F7531C" w:rsidRDefault="00C572A5" w:rsidP="0081532D">
      <w:pPr>
        <w:autoSpaceDE w:val="0"/>
        <w:autoSpaceDN w:val="0"/>
        <w:adjustRightInd w:val="0"/>
        <w:ind w:firstLine="720"/>
        <w:jc w:val="both"/>
        <w:rPr>
          <w:b/>
          <w:sz w:val="28"/>
        </w:rPr>
      </w:pPr>
      <w:r w:rsidRPr="00F7531C">
        <w:rPr>
          <w:b/>
          <w:sz w:val="28"/>
        </w:rPr>
        <w:t xml:space="preserve">2.5. </w:t>
      </w:r>
      <w:r w:rsidRPr="00F7531C">
        <w:rPr>
          <w:b/>
          <w:sz w:val="28"/>
          <w:szCs w:val="28"/>
        </w:rPr>
        <w:t>Правовые основания для предоставления муниципальной услуги</w:t>
      </w:r>
    </w:p>
    <w:p w:rsidR="00C572A5" w:rsidRPr="00757DC0" w:rsidRDefault="00C572A5" w:rsidP="0081532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 xml:space="preserve">Предоставление муниципальной услуги по </w:t>
      </w:r>
      <w:r w:rsidRPr="009E6B1F">
        <w:rPr>
          <w:sz w:val="28"/>
          <w:szCs w:val="28"/>
        </w:rPr>
        <w:t>п</w:t>
      </w:r>
      <w:r>
        <w:rPr>
          <w:sz w:val="28"/>
          <w:szCs w:val="28"/>
        </w:rPr>
        <w:t>редоставлению</w:t>
      </w:r>
      <w:r w:rsidRPr="009E6B1F">
        <w:rPr>
          <w:sz w:val="28"/>
          <w:szCs w:val="28"/>
        </w:rPr>
        <w:t xml:space="preserve"> информации </w:t>
      </w:r>
      <w:r>
        <w:rPr>
          <w:bCs/>
          <w:color w:val="000000"/>
          <w:sz w:val="28"/>
          <w:szCs w:val="28"/>
        </w:rPr>
        <w:t xml:space="preserve">об </w:t>
      </w:r>
      <w:r w:rsidRPr="00A22102">
        <w:rPr>
          <w:bCs/>
          <w:color w:val="000000"/>
          <w:sz w:val="28"/>
          <w:szCs w:val="28"/>
        </w:rPr>
        <w:t>организации общедост</w:t>
      </w:r>
      <w:r>
        <w:rPr>
          <w:bCs/>
          <w:color w:val="000000"/>
          <w:sz w:val="28"/>
          <w:szCs w:val="28"/>
        </w:rPr>
        <w:t xml:space="preserve">упного и бесплатного начального </w:t>
      </w:r>
      <w:r w:rsidRPr="00A22102">
        <w:rPr>
          <w:bCs/>
          <w:color w:val="000000"/>
          <w:sz w:val="28"/>
          <w:szCs w:val="28"/>
        </w:rPr>
        <w:t>общего, основного общего</w:t>
      </w:r>
      <w:r>
        <w:rPr>
          <w:bCs/>
          <w:color w:val="000000"/>
          <w:sz w:val="28"/>
          <w:szCs w:val="28"/>
        </w:rPr>
        <w:t xml:space="preserve">, среднего общего образования в общеобразовательных </w:t>
      </w:r>
      <w:r w:rsidRPr="00A22102">
        <w:rPr>
          <w:bCs/>
          <w:color w:val="000000"/>
          <w:sz w:val="28"/>
          <w:szCs w:val="28"/>
        </w:rPr>
        <w:t>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757DC0">
        <w:rPr>
          <w:color w:val="000000"/>
          <w:sz w:val="28"/>
        </w:rPr>
        <w:t>осуществляется в соответствии со следующими нормативными правовыми актами:</w:t>
      </w:r>
    </w:p>
    <w:p w:rsidR="00C572A5" w:rsidRPr="00757DC0" w:rsidRDefault="00C572A5" w:rsidP="0081532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Конституцией Российской Федерации от 12.12.1993;</w:t>
      </w:r>
    </w:p>
    <w:p w:rsidR="00C572A5" w:rsidRPr="00757DC0" w:rsidRDefault="00C572A5" w:rsidP="0081532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C572A5" w:rsidRDefault="00C572A5" w:rsidP="0081532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C572A5" w:rsidRPr="00757DC0" w:rsidRDefault="00C572A5" w:rsidP="008153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</w:rPr>
      </w:pPr>
      <w:r w:rsidRPr="00757DC0">
        <w:rPr>
          <w:sz w:val="28"/>
        </w:rPr>
        <w:t>Федеральным законом от 29.12.2012</w:t>
      </w:r>
      <w:r w:rsidRPr="00757DC0">
        <w:rPr>
          <w:color w:val="000000"/>
          <w:sz w:val="28"/>
        </w:rPr>
        <w:t xml:space="preserve"> </w:t>
      </w:r>
      <w:r w:rsidRPr="00757DC0">
        <w:rPr>
          <w:sz w:val="28"/>
        </w:rPr>
        <w:t>№ 273-ФЗ «Об образовании в Российской Федерации»;</w:t>
      </w:r>
    </w:p>
    <w:p w:rsidR="00C572A5" w:rsidRDefault="00C572A5" w:rsidP="0081532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757DC0">
        <w:rPr>
          <w:color w:val="000000"/>
          <w:sz w:val="28"/>
        </w:rPr>
        <w:t>Федеральным законом от 27.07.2006 №</w:t>
      </w:r>
      <w:r>
        <w:rPr>
          <w:color w:val="000000"/>
          <w:sz w:val="28"/>
        </w:rPr>
        <w:t xml:space="preserve"> 152-ФЗ «О персональных данных»;</w:t>
      </w:r>
    </w:p>
    <w:p w:rsidR="00C572A5" w:rsidRPr="004F7AF6" w:rsidRDefault="00C572A5" w:rsidP="0081532D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</w:rPr>
      </w:pPr>
      <w:r w:rsidRPr="00D9539C">
        <w:rPr>
          <w:color w:val="000000"/>
          <w:sz w:val="28"/>
        </w:rPr>
        <w:t>Закон</w:t>
      </w:r>
      <w:r>
        <w:rPr>
          <w:color w:val="000000"/>
          <w:sz w:val="28"/>
        </w:rPr>
        <w:t>ом</w:t>
      </w:r>
      <w:r w:rsidRPr="00D9539C">
        <w:rPr>
          <w:color w:val="000000"/>
          <w:sz w:val="28"/>
        </w:rPr>
        <w:t xml:space="preserve"> Российской Федерации от 27.04.</w:t>
      </w:r>
      <w:r>
        <w:rPr>
          <w:color w:val="000000"/>
          <w:sz w:val="28"/>
        </w:rPr>
        <w:t>19</w:t>
      </w:r>
      <w:r w:rsidRPr="00D9539C">
        <w:rPr>
          <w:color w:val="000000"/>
          <w:sz w:val="28"/>
        </w:rPr>
        <w:t xml:space="preserve">93 </w:t>
      </w:r>
      <w:r>
        <w:rPr>
          <w:color w:val="000000"/>
          <w:sz w:val="28"/>
        </w:rPr>
        <w:t>№</w:t>
      </w:r>
      <w:r w:rsidRPr="00D9539C">
        <w:rPr>
          <w:color w:val="000000"/>
          <w:sz w:val="28"/>
        </w:rPr>
        <w:t xml:space="preserve"> 4866-1 </w:t>
      </w:r>
      <w:r>
        <w:rPr>
          <w:color w:val="000000"/>
          <w:sz w:val="28"/>
        </w:rPr>
        <w:t>«</w:t>
      </w:r>
      <w:r w:rsidRPr="00D9539C">
        <w:rPr>
          <w:color w:val="000000"/>
          <w:sz w:val="28"/>
        </w:rPr>
        <w:t>Об обжаловании в суд действий и решений, нарушающих права и свободы граждан</w:t>
      </w:r>
      <w:r>
        <w:rPr>
          <w:color w:val="000000"/>
          <w:sz w:val="28"/>
        </w:rPr>
        <w:t>».</w:t>
      </w:r>
    </w:p>
    <w:p w:rsidR="00C572A5" w:rsidRPr="00F7531C" w:rsidRDefault="00C572A5" w:rsidP="0081532D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</w:rPr>
        <w:t xml:space="preserve">2.6. </w:t>
      </w:r>
      <w:r w:rsidRPr="00F7531C">
        <w:rPr>
          <w:b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C572A5" w:rsidRDefault="00C572A5" w:rsidP="0081532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2.6.1. Для получения муниципальной услуги заявитель предоставляет:</w:t>
      </w:r>
    </w:p>
    <w:p w:rsidR="00C572A5" w:rsidRDefault="00C572A5" w:rsidP="0081532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заявление о предоставлении информации </w:t>
      </w:r>
      <w:r>
        <w:rPr>
          <w:bCs/>
          <w:color w:val="000000"/>
          <w:sz w:val="28"/>
          <w:szCs w:val="28"/>
        </w:rPr>
        <w:t xml:space="preserve">об </w:t>
      </w:r>
      <w:r w:rsidRPr="00A22102">
        <w:rPr>
          <w:bCs/>
          <w:color w:val="000000"/>
          <w:sz w:val="28"/>
          <w:szCs w:val="28"/>
        </w:rPr>
        <w:t>организации общедост</w:t>
      </w:r>
      <w:r>
        <w:rPr>
          <w:bCs/>
          <w:color w:val="000000"/>
          <w:sz w:val="28"/>
          <w:szCs w:val="28"/>
        </w:rPr>
        <w:t xml:space="preserve">упного и бесплатного начального </w:t>
      </w:r>
      <w:r w:rsidRPr="00A22102">
        <w:rPr>
          <w:bCs/>
          <w:color w:val="000000"/>
          <w:sz w:val="28"/>
          <w:szCs w:val="28"/>
        </w:rPr>
        <w:t>общего, основного общего</w:t>
      </w:r>
      <w:r>
        <w:rPr>
          <w:bCs/>
          <w:color w:val="000000"/>
          <w:sz w:val="28"/>
          <w:szCs w:val="28"/>
        </w:rPr>
        <w:t xml:space="preserve">, среднего общего образования в общеобразовательных </w:t>
      </w:r>
      <w:r w:rsidRPr="00A22102">
        <w:rPr>
          <w:bCs/>
          <w:color w:val="000000"/>
          <w:sz w:val="28"/>
          <w:szCs w:val="28"/>
        </w:rPr>
        <w:t>организациях Шекснинского муниципального района</w:t>
      </w:r>
      <w:r>
        <w:rPr>
          <w:sz w:val="28"/>
          <w:szCs w:val="28"/>
        </w:rPr>
        <w:t xml:space="preserve"> (приложение 2 к настоящему регламенту).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Юридические лица представляют заявлени</w:t>
      </w:r>
      <w:r>
        <w:rPr>
          <w:sz w:val="28"/>
          <w:szCs w:val="28"/>
        </w:rPr>
        <w:t>е</w:t>
      </w:r>
      <w:r w:rsidRPr="000F109B">
        <w:rPr>
          <w:sz w:val="28"/>
          <w:szCs w:val="28"/>
        </w:rPr>
        <w:t xml:space="preserve"> на официальном бланке с указанием реквизитов организации, а при отсутствии официального бланка заверяют подпись руководителя печатью юридического лица.</w:t>
      </w:r>
    </w:p>
    <w:p w:rsidR="00C572A5" w:rsidRPr="009A5275" w:rsidRDefault="00C572A5" w:rsidP="0081532D">
      <w:pPr>
        <w:ind w:firstLine="720"/>
        <w:jc w:val="both"/>
        <w:rPr>
          <w:sz w:val="28"/>
          <w:szCs w:val="28"/>
        </w:rPr>
      </w:pPr>
      <w:r w:rsidRPr="000F109B">
        <w:rPr>
          <w:sz w:val="28"/>
          <w:szCs w:val="28"/>
        </w:rPr>
        <w:t>Заявление подписывается заявителем лично либо его уполномоченным представителем с приложением оригинала (заверенной копии) доверенности, удостоверяющей полномочия представителя.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2.6.2. Заявление оформляется на </w:t>
      </w:r>
      <w:r w:rsidRPr="009A5275">
        <w:rPr>
          <w:sz w:val="28"/>
          <w:szCs w:val="28"/>
        </w:rPr>
        <w:t>русско</w:t>
      </w:r>
      <w:r>
        <w:rPr>
          <w:sz w:val="28"/>
          <w:szCs w:val="28"/>
        </w:rPr>
        <w:t xml:space="preserve">м языке, заверяется подписью </w:t>
      </w:r>
      <w:r w:rsidRPr="009A5275">
        <w:rPr>
          <w:sz w:val="28"/>
          <w:szCs w:val="28"/>
        </w:rPr>
        <w:t xml:space="preserve">заявителя. </w:t>
      </w:r>
    </w:p>
    <w:p w:rsidR="00C572A5" w:rsidRPr="009A527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прилагаемые к заявлению, представляются в подлинниках или копиях. Копии документов, прилагаемые к заявлению, представляются с предъявлением подлинников.</w:t>
      </w:r>
    </w:p>
    <w:p w:rsidR="00C572A5" w:rsidRPr="009A527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 предоставлении </w:t>
      </w:r>
      <w:r w:rsidRPr="009A5275">
        <w:rPr>
          <w:sz w:val="28"/>
          <w:szCs w:val="28"/>
        </w:rPr>
        <w:t>муници</w:t>
      </w:r>
      <w:r>
        <w:rPr>
          <w:sz w:val="28"/>
          <w:szCs w:val="28"/>
        </w:rPr>
        <w:t xml:space="preserve">пальной услуги и прилагаемые документы представляются заявителем в Уполномоченный орган (МФЦ) на </w:t>
      </w:r>
      <w:r w:rsidRPr="009A5275">
        <w:rPr>
          <w:sz w:val="28"/>
          <w:szCs w:val="28"/>
        </w:rPr>
        <w:t xml:space="preserve">бумажном носителе. 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вправе направить </w:t>
      </w:r>
      <w:r w:rsidRPr="009A5275">
        <w:rPr>
          <w:sz w:val="28"/>
          <w:szCs w:val="28"/>
        </w:rPr>
        <w:t>заявлени</w:t>
      </w:r>
      <w:r>
        <w:rPr>
          <w:sz w:val="28"/>
          <w:szCs w:val="28"/>
        </w:rPr>
        <w:t>е и прилагаемые документы в электронной форме с использованием федеральной государственной информационной системы «</w:t>
      </w:r>
      <w:r w:rsidRPr="009A5275">
        <w:rPr>
          <w:sz w:val="28"/>
          <w:szCs w:val="28"/>
        </w:rPr>
        <w:t>Еди</w:t>
      </w:r>
      <w:r>
        <w:rPr>
          <w:sz w:val="28"/>
          <w:szCs w:val="28"/>
        </w:rPr>
        <w:t>ный портал государственных и муниципальных услуг (функций)», либо государственной информационной системы «Портал государственных и муниципальных услуг (функций) Вологодской области»</w:t>
      </w:r>
      <w:r w:rsidRPr="009A5275">
        <w:rPr>
          <w:sz w:val="28"/>
          <w:szCs w:val="28"/>
        </w:rPr>
        <w:t xml:space="preserve">. 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в электронной форме за получением муниципальной услуги заявление и каждый прилагаемый к нему документ подписываются допустимым видом электронной подписи.</w:t>
      </w:r>
      <w:bookmarkStart w:id="0" w:name="sub_27"/>
    </w:p>
    <w:p w:rsidR="00C572A5" w:rsidRPr="00F7531C" w:rsidRDefault="00C572A5" w:rsidP="0081532D">
      <w:pPr>
        <w:ind w:firstLine="720"/>
        <w:jc w:val="both"/>
        <w:rPr>
          <w:b/>
          <w:sz w:val="28"/>
          <w:szCs w:val="28"/>
        </w:rPr>
      </w:pPr>
      <w:r w:rsidRPr="00F7531C">
        <w:rPr>
          <w:b/>
          <w:sz w:val="28"/>
          <w:szCs w:val="28"/>
        </w:rPr>
        <w:t xml:space="preserve">2.7. Исчерпывающий перечень документов, необходимых в соответствии </w:t>
      </w:r>
      <w:r>
        <w:rPr>
          <w:b/>
          <w:sz w:val="28"/>
          <w:szCs w:val="28"/>
        </w:rPr>
        <w:t xml:space="preserve">с нормативными правовыми актами </w:t>
      </w:r>
      <w:r w:rsidRPr="00F7531C">
        <w:rPr>
          <w:b/>
          <w:sz w:val="28"/>
          <w:szCs w:val="28"/>
        </w:rPr>
        <w:t>для предоставления муниципальной услуги,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порядок их представления</w:t>
      </w:r>
    </w:p>
    <w:bookmarkEnd w:id="0"/>
    <w:p w:rsidR="00C572A5" w:rsidRDefault="00C572A5" w:rsidP="00892D8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необходимые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и которые заявитель вправе представить, отсутствуют.</w:t>
      </w:r>
    </w:p>
    <w:p w:rsidR="00C572A5" w:rsidRPr="003B650A" w:rsidRDefault="00C572A5" w:rsidP="0081532D">
      <w:pPr>
        <w:ind w:firstLine="720"/>
        <w:jc w:val="both"/>
        <w:rPr>
          <w:b/>
          <w:sz w:val="28"/>
          <w:szCs w:val="28"/>
        </w:rPr>
      </w:pPr>
      <w:r w:rsidRPr="003B650A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8</w:t>
      </w:r>
      <w:r w:rsidRPr="003B650A">
        <w:rPr>
          <w:b/>
          <w:sz w:val="28"/>
          <w:szCs w:val="28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C572A5" w:rsidRPr="009A527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Оснований для отказа в </w:t>
      </w:r>
      <w:r w:rsidRPr="003B650A">
        <w:rPr>
          <w:sz w:val="28"/>
          <w:szCs w:val="28"/>
        </w:rPr>
        <w:t>при</w:t>
      </w:r>
      <w:r>
        <w:rPr>
          <w:sz w:val="28"/>
          <w:szCs w:val="28"/>
        </w:rPr>
        <w:t xml:space="preserve">еме заявления и документов, </w:t>
      </w:r>
      <w:r w:rsidRPr="003B650A">
        <w:rPr>
          <w:sz w:val="28"/>
          <w:szCs w:val="28"/>
        </w:rPr>
        <w:t>необходимых для предоставления муниципальной услуги, не установлено</w:t>
      </w:r>
      <w:r>
        <w:rPr>
          <w:sz w:val="28"/>
          <w:szCs w:val="28"/>
        </w:rPr>
        <w:t>.</w:t>
      </w:r>
    </w:p>
    <w:p w:rsidR="00C572A5" w:rsidRDefault="00C572A5" w:rsidP="0081532D">
      <w:pPr>
        <w:ind w:firstLine="720"/>
        <w:jc w:val="both"/>
        <w:rPr>
          <w:b/>
          <w:sz w:val="28"/>
          <w:szCs w:val="28"/>
        </w:rPr>
      </w:pPr>
      <w:r w:rsidRPr="00A971CF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9</w:t>
      </w:r>
      <w:r w:rsidRPr="00A971CF">
        <w:rPr>
          <w:b/>
          <w:sz w:val="28"/>
          <w:szCs w:val="28"/>
        </w:rPr>
        <w:t xml:space="preserve">. </w:t>
      </w:r>
      <w:r w:rsidRPr="0092283D">
        <w:rPr>
          <w:b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услуги, срок приостановления предоставления муниципальной услуги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2.9.1. Основания для</w:t>
      </w:r>
      <w:r w:rsidRPr="003B650A">
        <w:rPr>
          <w:sz w:val="28"/>
          <w:szCs w:val="28"/>
        </w:rPr>
        <w:t xml:space="preserve"> приостановления</w:t>
      </w:r>
      <w:r>
        <w:rPr>
          <w:sz w:val="28"/>
          <w:szCs w:val="28"/>
        </w:rPr>
        <w:t xml:space="preserve"> предоставления муниципальной </w:t>
      </w:r>
      <w:r w:rsidRPr="003B650A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>законодательством не предусмотрены.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2.9.2. Основания для </w:t>
      </w:r>
      <w:r w:rsidRPr="003B650A">
        <w:rPr>
          <w:sz w:val="28"/>
          <w:szCs w:val="28"/>
        </w:rPr>
        <w:t>отказа</w:t>
      </w:r>
      <w:r>
        <w:rPr>
          <w:sz w:val="28"/>
          <w:szCs w:val="28"/>
        </w:rPr>
        <w:t xml:space="preserve"> в предоставлении муниципальной услуги</w:t>
      </w:r>
      <w:r>
        <w:rPr>
          <w:bCs/>
          <w:color w:val="000000"/>
          <w:sz w:val="28"/>
          <w:szCs w:val="28"/>
        </w:rPr>
        <w:t>: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з</w:t>
      </w:r>
      <w:r w:rsidRPr="0029735B">
        <w:rPr>
          <w:sz w:val="28"/>
          <w:szCs w:val="28"/>
        </w:rPr>
        <w:t xml:space="preserve">аявление </w:t>
      </w:r>
      <w:r>
        <w:rPr>
          <w:sz w:val="28"/>
          <w:szCs w:val="28"/>
        </w:rPr>
        <w:t>о</w:t>
      </w:r>
      <w:r w:rsidRPr="0029735B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>и</w:t>
      </w:r>
      <w:r w:rsidRPr="0029735B">
        <w:rPr>
          <w:sz w:val="28"/>
          <w:szCs w:val="28"/>
        </w:rPr>
        <w:t xml:space="preserve"> </w:t>
      </w:r>
      <w:r w:rsidRPr="009E6B1F">
        <w:rPr>
          <w:sz w:val="28"/>
          <w:szCs w:val="28"/>
        </w:rPr>
        <w:t xml:space="preserve">информации </w:t>
      </w:r>
      <w:r>
        <w:rPr>
          <w:bCs/>
          <w:color w:val="000000"/>
          <w:sz w:val="28"/>
          <w:szCs w:val="28"/>
        </w:rPr>
        <w:t xml:space="preserve">об </w:t>
      </w:r>
      <w:r w:rsidRPr="00A22102">
        <w:rPr>
          <w:bCs/>
          <w:color w:val="000000"/>
          <w:sz w:val="28"/>
          <w:szCs w:val="28"/>
        </w:rPr>
        <w:t>организации общедост</w:t>
      </w:r>
      <w:r>
        <w:rPr>
          <w:bCs/>
          <w:color w:val="000000"/>
          <w:sz w:val="28"/>
          <w:szCs w:val="28"/>
        </w:rPr>
        <w:t xml:space="preserve">упного и бесплатного начального </w:t>
      </w:r>
      <w:r w:rsidRPr="00A22102">
        <w:rPr>
          <w:bCs/>
          <w:color w:val="000000"/>
          <w:sz w:val="28"/>
          <w:szCs w:val="28"/>
        </w:rPr>
        <w:t>общего, основного общего</w:t>
      </w:r>
      <w:r>
        <w:rPr>
          <w:bCs/>
          <w:color w:val="000000"/>
          <w:sz w:val="28"/>
          <w:szCs w:val="28"/>
        </w:rPr>
        <w:t xml:space="preserve">, среднего общего образования в общеобразовательных </w:t>
      </w:r>
      <w:r w:rsidRPr="00A22102">
        <w:rPr>
          <w:bCs/>
          <w:color w:val="000000"/>
          <w:sz w:val="28"/>
          <w:szCs w:val="28"/>
        </w:rPr>
        <w:t>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</w:t>
      </w:r>
      <w:r w:rsidRPr="0029735B">
        <w:rPr>
          <w:sz w:val="28"/>
          <w:szCs w:val="28"/>
        </w:rPr>
        <w:t xml:space="preserve">оформлено </w:t>
      </w:r>
      <w:r>
        <w:rPr>
          <w:sz w:val="28"/>
          <w:szCs w:val="28"/>
        </w:rPr>
        <w:t>не</w:t>
      </w:r>
      <w:r w:rsidRPr="0029735B">
        <w:rPr>
          <w:sz w:val="28"/>
          <w:szCs w:val="28"/>
        </w:rPr>
        <w:t>надлежащим образом</w:t>
      </w:r>
      <w:r>
        <w:rPr>
          <w:sz w:val="28"/>
          <w:szCs w:val="28"/>
        </w:rPr>
        <w:t>;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3B650A">
        <w:rPr>
          <w:sz w:val="28"/>
          <w:szCs w:val="28"/>
        </w:rPr>
        <w:t xml:space="preserve">предметом заявления является информация, которая не относится к информации </w:t>
      </w:r>
      <w:r>
        <w:rPr>
          <w:bCs/>
          <w:color w:val="000000"/>
          <w:sz w:val="28"/>
          <w:szCs w:val="28"/>
        </w:rPr>
        <w:t xml:space="preserve">об </w:t>
      </w:r>
      <w:r w:rsidRPr="00A22102">
        <w:rPr>
          <w:bCs/>
          <w:color w:val="000000"/>
          <w:sz w:val="28"/>
          <w:szCs w:val="28"/>
        </w:rPr>
        <w:t>организации общедост</w:t>
      </w:r>
      <w:r>
        <w:rPr>
          <w:bCs/>
          <w:color w:val="000000"/>
          <w:sz w:val="28"/>
          <w:szCs w:val="28"/>
        </w:rPr>
        <w:t xml:space="preserve">упного и бесплатного начального </w:t>
      </w:r>
      <w:r w:rsidRPr="00A22102">
        <w:rPr>
          <w:bCs/>
          <w:color w:val="000000"/>
          <w:sz w:val="28"/>
          <w:szCs w:val="28"/>
        </w:rPr>
        <w:t>общего, основного общего</w:t>
      </w:r>
      <w:r>
        <w:rPr>
          <w:bCs/>
          <w:color w:val="000000"/>
          <w:sz w:val="28"/>
          <w:szCs w:val="28"/>
        </w:rPr>
        <w:t xml:space="preserve">, среднего общего образования в общеобразовательных </w:t>
      </w:r>
      <w:r w:rsidRPr="00A22102">
        <w:rPr>
          <w:bCs/>
          <w:color w:val="000000"/>
          <w:sz w:val="28"/>
          <w:szCs w:val="28"/>
        </w:rPr>
        <w:t>организациях Шекснинского муниципального района</w:t>
      </w:r>
      <w:r w:rsidRPr="003B650A">
        <w:rPr>
          <w:sz w:val="28"/>
          <w:szCs w:val="28"/>
        </w:rPr>
        <w:t xml:space="preserve">, или </w:t>
      </w:r>
      <w:r>
        <w:rPr>
          <w:sz w:val="28"/>
          <w:szCs w:val="28"/>
        </w:rPr>
        <w:t xml:space="preserve">если информация </w:t>
      </w:r>
      <w:r w:rsidRPr="003B650A">
        <w:rPr>
          <w:sz w:val="28"/>
          <w:szCs w:val="28"/>
        </w:rPr>
        <w:t>относится к категории персональных данных.</w:t>
      </w:r>
    </w:p>
    <w:p w:rsidR="00C572A5" w:rsidRDefault="00C572A5" w:rsidP="0081532D">
      <w:pPr>
        <w:ind w:firstLine="720"/>
        <w:jc w:val="both"/>
        <w:rPr>
          <w:b/>
          <w:sz w:val="28"/>
          <w:szCs w:val="28"/>
        </w:rPr>
      </w:pPr>
      <w:r w:rsidRPr="0098254C">
        <w:rPr>
          <w:b/>
          <w:sz w:val="28"/>
          <w:szCs w:val="28"/>
        </w:rPr>
        <w:t>2.10. Перечень услуг, которые являются необходимыми и обязательными для предоставления муниципальной услуги</w:t>
      </w:r>
    </w:p>
    <w:p w:rsidR="00C572A5" w:rsidRPr="004F7AF6" w:rsidRDefault="00C572A5" w:rsidP="0081532D">
      <w:pPr>
        <w:ind w:firstLine="720"/>
        <w:jc w:val="both"/>
        <w:rPr>
          <w:sz w:val="28"/>
          <w:szCs w:val="28"/>
        </w:rPr>
      </w:pPr>
      <w:r w:rsidRPr="0098254C"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C572A5" w:rsidRDefault="00C572A5" w:rsidP="0081532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2.11. </w:t>
      </w:r>
      <w:r w:rsidRPr="0092283D">
        <w:rPr>
          <w:b/>
          <w:sz w:val="28"/>
          <w:szCs w:val="28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C572A5" w:rsidRPr="00757DC0" w:rsidRDefault="00C572A5" w:rsidP="0081532D">
      <w:pPr>
        <w:ind w:firstLine="720"/>
        <w:jc w:val="both"/>
        <w:rPr>
          <w:sz w:val="28"/>
        </w:rPr>
      </w:pPr>
      <w:r w:rsidRPr="00757DC0">
        <w:rPr>
          <w:sz w:val="28"/>
        </w:rPr>
        <w:t>Предоставление муниципальной услуги осуществляется на безвозмездной основе.</w:t>
      </w:r>
    </w:p>
    <w:p w:rsidR="00C572A5" w:rsidRPr="0092283D" w:rsidRDefault="00C572A5" w:rsidP="0081532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2.12. </w:t>
      </w:r>
      <w:r w:rsidRPr="0092283D">
        <w:rPr>
          <w:b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C572A5" w:rsidRDefault="00C572A5" w:rsidP="0081532D">
      <w:pPr>
        <w:ind w:firstLine="720"/>
        <w:jc w:val="both"/>
        <w:rPr>
          <w:sz w:val="28"/>
        </w:rPr>
      </w:pPr>
      <w:r>
        <w:rPr>
          <w:sz w:val="28"/>
        </w:rPr>
        <w:t>Время</w:t>
      </w:r>
      <w:r w:rsidRPr="00757DC0">
        <w:rPr>
          <w:sz w:val="28"/>
        </w:rPr>
        <w:t xml:space="preserve"> ожидания в очереди при подаче заявления о предоставлении муниципальной услуги и при получении результата предоставления муниципальной услуги не долж</w:t>
      </w:r>
      <w:r>
        <w:rPr>
          <w:sz w:val="28"/>
        </w:rPr>
        <w:t>но</w:t>
      </w:r>
      <w:r w:rsidRPr="00757DC0">
        <w:rPr>
          <w:sz w:val="28"/>
        </w:rPr>
        <w:t xml:space="preserve"> превышать 15 минут</w:t>
      </w:r>
      <w:r>
        <w:rPr>
          <w:sz w:val="28"/>
        </w:rPr>
        <w:t>.</w:t>
      </w:r>
    </w:p>
    <w:p w:rsidR="00C572A5" w:rsidRPr="0092283D" w:rsidRDefault="00C572A5" w:rsidP="0081532D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2.13. </w:t>
      </w:r>
      <w:r w:rsidRPr="0092283D">
        <w:rPr>
          <w:b/>
          <w:sz w:val="28"/>
          <w:szCs w:val="28"/>
        </w:rPr>
        <w:t xml:space="preserve">Срок </w:t>
      </w:r>
      <w:r>
        <w:rPr>
          <w:b/>
          <w:sz w:val="28"/>
          <w:szCs w:val="28"/>
        </w:rPr>
        <w:t xml:space="preserve">и порядок </w:t>
      </w:r>
      <w:r w:rsidRPr="0092283D">
        <w:rPr>
          <w:b/>
          <w:sz w:val="28"/>
          <w:szCs w:val="28"/>
        </w:rPr>
        <w:t>регистрации запроса заявителя о предоставлении муниципальной услуги</w:t>
      </w:r>
      <w:r>
        <w:rPr>
          <w:b/>
          <w:sz w:val="28"/>
          <w:szCs w:val="28"/>
        </w:rPr>
        <w:t>, в том числе в электронной форме</w:t>
      </w:r>
    </w:p>
    <w:p w:rsidR="00C572A5" w:rsidRDefault="00C572A5" w:rsidP="0081532D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2.13.1. Специалист, ответственный за прием и регистрацию заявления, регистрирует заявление о предоставлении муниципальной услуги в день его поступления в Журнале регистрации заявлений (далее также – Журнал регистрации).</w:t>
      </w:r>
    </w:p>
    <w:p w:rsidR="00C572A5" w:rsidRDefault="00C572A5" w:rsidP="0081532D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 поступлении заявления в электронном виде в нерабочее время оно регистрируется специалистом, ответственным за прием и регистрацию заявления, в Журнале регистрации в ближайший рабочий день, следующий за днем поступления указанного заявления.</w:t>
      </w:r>
    </w:p>
    <w:p w:rsidR="00C572A5" w:rsidRDefault="00C572A5" w:rsidP="0081532D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2.13.2. В случае если заявитель направил заявление о предоставлении муниципальной услуги в электронном виде, специалист, ответственный за прием  регистрацию заявления, в течение трех рабочих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C572A5" w:rsidRDefault="00C572A5" w:rsidP="0081532D">
      <w:pPr>
        <w:pStyle w:val="ConsPlusNormal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C572A5" w:rsidRDefault="00C572A5" w:rsidP="0081532D">
      <w:pPr>
        <w:ind w:firstLine="720"/>
        <w:jc w:val="both"/>
        <w:rPr>
          <w:b/>
          <w:sz w:val="28"/>
          <w:szCs w:val="28"/>
        </w:rPr>
      </w:pPr>
      <w:r w:rsidRPr="0092283D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4</w:t>
      </w:r>
      <w:r w:rsidRPr="0092283D">
        <w:rPr>
          <w:b/>
          <w:sz w:val="28"/>
          <w:szCs w:val="28"/>
        </w:rPr>
        <w:t>. Требования к помещениям, в которых предоставля</w:t>
      </w:r>
      <w:r>
        <w:rPr>
          <w:b/>
          <w:sz w:val="28"/>
          <w:szCs w:val="28"/>
        </w:rPr>
        <w:t>е</w:t>
      </w:r>
      <w:r w:rsidRPr="0092283D">
        <w:rPr>
          <w:b/>
          <w:sz w:val="28"/>
          <w:szCs w:val="28"/>
        </w:rPr>
        <w:t>тся муниципальн</w:t>
      </w:r>
      <w:r>
        <w:rPr>
          <w:b/>
          <w:sz w:val="28"/>
          <w:szCs w:val="28"/>
        </w:rPr>
        <w:t>ая</w:t>
      </w:r>
      <w:r w:rsidRPr="0092283D">
        <w:rPr>
          <w:b/>
          <w:sz w:val="28"/>
          <w:szCs w:val="28"/>
        </w:rPr>
        <w:t xml:space="preserve"> услуг</w:t>
      </w:r>
      <w:r>
        <w:rPr>
          <w:b/>
          <w:sz w:val="28"/>
          <w:szCs w:val="28"/>
        </w:rPr>
        <w:t>а</w:t>
      </w:r>
      <w:r w:rsidRPr="0092283D">
        <w:rPr>
          <w:b/>
          <w:sz w:val="28"/>
          <w:szCs w:val="28"/>
        </w:rPr>
        <w:t>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</w:t>
      </w:r>
      <w:r>
        <w:rPr>
          <w:b/>
          <w:sz w:val="28"/>
          <w:szCs w:val="28"/>
        </w:rPr>
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572A5" w:rsidRPr="00560E7A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2.14.1. Центральный вход в здание Уполномоченного органа (МФЦ), в котором предоставляется муниципальная услуга, </w:t>
      </w:r>
      <w:r w:rsidRPr="00560E7A">
        <w:rPr>
          <w:sz w:val="28"/>
          <w:szCs w:val="28"/>
        </w:rPr>
        <w:t>обо</w:t>
      </w:r>
      <w:r>
        <w:rPr>
          <w:sz w:val="28"/>
          <w:szCs w:val="28"/>
        </w:rPr>
        <w:t xml:space="preserve">рудуется вывеской, содержащей </w:t>
      </w:r>
      <w:r w:rsidRPr="00560E7A">
        <w:rPr>
          <w:sz w:val="28"/>
          <w:szCs w:val="28"/>
        </w:rPr>
        <w:t xml:space="preserve">информацию о наименовании и режиме работы. </w:t>
      </w:r>
    </w:p>
    <w:p w:rsidR="00C572A5" w:rsidRPr="00560E7A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2.14.2. Помещения, </w:t>
      </w:r>
      <w:r w:rsidRPr="00560E7A">
        <w:rPr>
          <w:sz w:val="28"/>
          <w:szCs w:val="28"/>
        </w:rPr>
        <w:t>предн</w:t>
      </w:r>
      <w:r>
        <w:rPr>
          <w:sz w:val="28"/>
          <w:szCs w:val="28"/>
        </w:rPr>
        <w:t xml:space="preserve">азначенные для предоставления </w:t>
      </w:r>
      <w:r w:rsidRPr="00560E7A">
        <w:rPr>
          <w:sz w:val="28"/>
          <w:szCs w:val="28"/>
        </w:rPr>
        <w:t xml:space="preserve">муниципальной услуги, соответствуют санитарным правилам и нормам. </w:t>
      </w:r>
    </w:p>
    <w:p w:rsidR="00C572A5" w:rsidRPr="00560E7A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560E7A">
        <w:rPr>
          <w:sz w:val="28"/>
          <w:szCs w:val="28"/>
        </w:rPr>
        <w:t xml:space="preserve"> по</w:t>
      </w:r>
      <w:r>
        <w:rPr>
          <w:sz w:val="28"/>
          <w:szCs w:val="28"/>
        </w:rPr>
        <w:t>мещениях на видном месте</w:t>
      </w:r>
      <w:r w:rsidRPr="00560E7A">
        <w:rPr>
          <w:sz w:val="28"/>
          <w:szCs w:val="28"/>
        </w:rPr>
        <w:t xml:space="preserve"> помещаю</w:t>
      </w:r>
      <w:r>
        <w:rPr>
          <w:sz w:val="28"/>
          <w:szCs w:val="28"/>
        </w:rPr>
        <w:t xml:space="preserve">тся схемы размещения средств </w:t>
      </w:r>
      <w:r w:rsidRPr="00560E7A">
        <w:rPr>
          <w:sz w:val="28"/>
          <w:szCs w:val="28"/>
        </w:rPr>
        <w:t xml:space="preserve">пожаротушения и путей эвакуации в экстренных случаях. </w:t>
      </w:r>
    </w:p>
    <w:p w:rsidR="00C572A5" w:rsidRPr="00134C97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приема граждан оборудуются противопожарной системой и средствами пожаротушения, системой оповещения</w:t>
      </w:r>
      <w:r w:rsidRPr="00560E7A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 </w:t>
      </w:r>
      <w:r w:rsidRPr="00134C97">
        <w:rPr>
          <w:sz w:val="28"/>
          <w:szCs w:val="28"/>
        </w:rPr>
        <w:t xml:space="preserve">возникновении чрезвычайной ситуации, системой охраны. </w:t>
      </w:r>
    </w:p>
    <w:p w:rsidR="00C572A5" w:rsidRPr="00134C97" w:rsidRDefault="00C572A5" w:rsidP="00134C97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4C97">
        <w:rPr>
          <w:rFonts w:ascii="Times New Roman" w:hAnsi="Times New Roman" w:cs="Times New Roman"/>
          <w:sz w:val="28"/>
          <w:szCs w:val="28"/>
        </w:rPr>
        <w:t xml:space="preserve">2.14.3.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содержащим визуальную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текстовую информацию о правилах предоставления муниципальной услуги</w:t>
      </w:r>
      <w:r w:rsidRPr="00134C97">
        <w:rPr>
          <w:rFonts w:ascii="Times New Roman" w:hAnsi="Times New Roman" w:cs="Times New Roman"/>
          <w:sz w:val="28"/>
          <w:szCs w:val="28"/>
        </w:rPr>
        <w:t xml:space="preserve">. </w:t>
      </w:r>
      <w:r w:rsidRPr="00134C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 реквизиты нормативных правовых актов, которые регламентируют порядок предоставления муниципальной услуги, настоящий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C572A5" w:rsidRPr="00560E7A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Настоящий</w:t>
      </w:r>
      <w:r w:rsidRPr="00560E7A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регламент, муниципальный</w:t>
      </w:r>
      <w:r w:rsidRPr="00560E7A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равовой акт об его утверждении, </w:t>
      </w:r>
      <w:r w:rsidRPr="00560E7A">
        <w:rPr>
          <w:sz w:val="28"/>
          <w:szCs w:val="28"/>
        </w:rPr>
        <w:t>нормативные</w:t>
      </w:r>
      <w:r>
        <w:rPr>
          <w:sz w:val="28"/>
          <w:szCs w:val="28"/>
        </w:rPr>
        <w:t xml:space="preserve"> правовые акты, регулирующие предоставление муниципальной услуги, перечень документов, необходимых для получения муниципальной услуги, форма заявления,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C572A5" w:rsidRPr="00560E7A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2.14.4. </w:t>
      </w:r>
      <w:r w:rsidRPr="00560E7A">
        <w:rPr>
          <w:sz w:val="28"/>
          <w:szCs w:val="28"/>
        </w:rPr>
        <w:t>Места ожидания и приема заяв</w:t>
      </w:r>
      <w:r>
        <w:rPr>
          <w:sz w:val="28"/>
          <w:szCs w:val="28"/>
        </w:rPr>
        <w:t>ителей соответствуют комфортным условиям, оборудованы</w:t>
      </w:r>
      <w:r w:rsidRPr="00560E7A">
        <w:rPr>
          <w:sz w:val="28"/>
          <w:szCs w:val="28"/>
        </w:rPr>
        <w:t xml:space="preserve"> столами, стульям</w:t>
      </w:r>
      <w:r>
        <w:rPr>
          <w:sz w:val="28"/>
          <w:szCs w:val="28"/>
        </w:rPr>
        <w:t xml:space="preserve">и для возможности оформления </w:t>
      </w:r>
      <w:r w:rsidRPr="00560E7A">
        <w:rPr>
          <w:sz w:val="28"/>
          <w:szCs w:val="28"/>
        </w:rPr>
        <w:t xml:space="preserve">документов, обеспечиваются канцелярскими принадлежностями. 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в специально</w:t>
      </w:r>
      <w:r w:rsidRPr="00560E7A">
        <w:rPr>
          <w:sz w:val="28"/>
          <w:szCs w:val="28"/>
        </w:rPr>
        <w:t xml:space="preserve"> выделенных </w:t>
      </w:r>
      <w:r>
        <w:rPr>
          <w:sz w:val="28"/>
          <w:szCs w:val="28"/>
        </w:rPr>
        <w:t xml:space="preserve">для этих </w:t>
      </w:r>
      <w:r w:rsidRPr="00560E7A">
        <w:rPr>
          <w:sz w:val="28"/>
          <w:szCs w:val="28"/>
        </w:rPr>
        <w:t>целей помещениях</w:t>
      </w:r>
      <w:r>
        <w:rPr>
          <w:sz w:val="28"/>
          <w:szCs w:val="28"/>
        </w:rPr>
        <w:t xml:space="preserve"> </w:t>
      </w:r>
      <w:r w:rsidRPr="00560E7A">
        <w:rPr>
          <w:sz w:val="28"/>
          <w:szCs w:val="28"/>
        </w:rPr>
        <w:t>– местах предос</w:t>
      </w:r>
      <w:r>
        <w:rPr>
          <w:sz w:val="28"/>
          <w:szCs w:val="28"/>
        </w:rPr>
        <w:t xml:space="preserve">тавления муниципальной услуги. </w:t>
      </w:r>
    </w:p>
    <w:p w:rsidR="00C572A5" w:rsidRPr="00560E7A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Кабинеты </w:t>
      </w:r>
      <w:r w:rsidRPr="00560E7A">
        <w:rPr>
          <w:sz w:val="28"/>
          <w:szCs w:val="28"/>
        </w:rPr>
        <w:t>ответственных</w:t>
      </w:r>
      <w:r>
        <w:rPr>
          <w:sz w:val="28"/>
          <w:szCs w:val="28"/>
        </w:rPr>
        <w:t xml:space="preserve"> должностных лиц оборудуются информационными </w:t>
      </w:r>
      <w:r w:rsidRPr="00560E7A">
        <w:rPr>
          <w:sz w:val="28"/>
          <w:szCs w:val="28"/>
        </w:rPr>
        <w:t>табличками</w:t>
      </w:r>
      <w:r>
        <w:rPr>
          <w:sz w:val="28"/>
          <w:szCs w:val="28"/>
        </w:rPr>
        <w:t xml:space="preserve"> (вывесками) с указанием номера кабинета и </w:t>
      </w:r>
      <w:r w:rsidRPr="00560E7A">
        <w:rPr>
          <w:sz w:val="28"/>
          <w:szCs w:val="28"/>
        </w:rPr>
        <w:t xml:space="preserve">наименования </w:t>
      </w:r>
      <w:r>
        <w:rPr>
          <w:sz w:val="28"/>
          <w:szCs w:val="28"/>
        </w:rPr>
        <w:t>Уполномоченного органа</w:t>
      </w:r>
      <w:r w:rsidRPr="00560E7A">
        <w:rPr>
          <w:sz w:val="28"/>
          <w:szCs w:val="28"/>
        </w:rPr>
        <w:t xml:space="preserve">. </w:t>
      </w:r>
    </w:p>
    <w:p w:rsidR="00C572A5" w:rsidRPr="00560E7A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Таблички на дверях или стенах </w:t>
      </w:r>
      <w:r w:rsidRPr="00560E7A">
        <w:rPr>
          <w:sz w:val="28"/>
          <w:szCs w:val="28"/>
        </w:rPr>
        <w:t>устанавл</w:t>
      </w:r>
      <w:r>
        <w:rPr>
          <w:sz w:val="28"/>
          <w:szCs w:val="28"/>
        </w:rPr>
        <w:t xml:space="preserve">иваются таким образом, чтобы </w:t>
      </w:r>
      <w:r w:rsidRPr="00560E7A">
        <w:rPr>
          <w:sz w:val="28"/>
          <w:szCs w:val="28"/>
        </w:rPr>
        <w:t xml:space="preserve">при открытой двери таблички были видны и читаемы. </w:t>
      </w:r>
    </w:p>
    <w:p w:rsidR="00C572A5" w:rsidRPr="004110EF" w:rsidRDefault="00C572A5" w:rsidP="004110E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10EF">
        <w:rPr>
          <w:sz w:val="28"/>
          <w:szCs w:val="28"/>
        </w:rPr>
        <w:t>2.14.5. 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C572A5" w:rsidRPr="004110EF" w:rsidRDefault="00C572A5" w:rsidP="004110EF">
      <w:pPr>
        <w:pStyle w:val="ConsPlusNormal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C572A5" w:rsidRPr="004110EF" w:rsidRDefault="00C572A5" w:rsidP="004110EF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10EF">
        <w:rPr>
          <w:rFonts w:ascii="Times New Roman" w:hAnsi="Times New Roman" w:cs="Times New Roman"/>
          <w:sz w:val="28"/>
          <w:szCs w:val="28"/>
        </w:rPr>
        <w:t>Обеспечивается соответствие помещений, в которых предоставляется 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C572A5" w:rsidRDefault="00C572A5" w:rsidP="0081532D">
      <w:pPr>
        <w:ind w:firstLine="720"/>
        <w:jc w:val="both"/>
        <w:rPr>
          <w:b/>
          <w:sz w:val="28"/>
          <w:szCs w:val="28"/>
        </w:rPr>
      </w:pPr>
      <w:r w:rsidRPr="00B80E00">
        <w:rPr>
          <w:b/>
          <w:sz w:val="28"/>
          <w:szCs w:val="28"/>
        </w:rPr>
        <w:t>2.1</w:t>
      </w:r>
      <w:r>
        <w:rPr>
          <w:b/>
          <w:sz w:val="28"/>
          <w:szCs w:val="28"/>
        </w:rPr>
        <w:t>5</w:t>
      </w:r>
      <w:r w:rsidRPr="00B80E00">
        <w:rPr>
          <w:b/>
          <w:sz w:val="28"/>
          <w:szCs w:val="28"/>
        </w:rPr>
        <w:t>. Показатели доступности и качества муниципальной услуги</w:t>
      </w:r>
    </w:p>
    <w:p w:rsidR="00C572A5" w:rsidRPr="00B80E00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2.15.1. </w:t>
      </w:r>
      <w:r w:rsidRPr="00B80E00">
        <w:rPr>
          <w:sz w:val="28"/>
          <w:szCs w:val="28"/>
        </w:rPr>
        <w:t xml:space="preserve">Показателями доступности муниципальной услуги являются: 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</w:t>
      </w:r>
      <w:r w:rsidRPr="00B80E00">
        <w:rPr>
          <w:sz w:val="28"/>
          <w:szCs w:val="28"/>
        </w:rPr>
        <w:t xml:space="preserve">заявителей о предоставлении муниципальной услуги; 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территорий, прилегающих к месторасположению Уполномоченного органа, местами парковки автотранспортных средств;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графика работы Уполномоченного органа;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C572A5" w:rsidRPr="00757DC0" w:rsidRDefault="00C572A5" w:rsidP="0081532D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доступность к сведениям о муниципальной услуге посредством использования различных каналов, в том числе получения информации с использованием информационно-телекоммуникационных технологий;</w:t>
      </w:r>
    </w:p>
    <w:p w:rsidR="00C572A5" w:rsidRDefault="00C572A5" w:rsidP="006B3054">
      <w:pPr>
        <w:ind w:firstLine="720"/>
        <w:rPr>
          <w:sz w:val="28"/>
        </w:rPr>
      </w:pPr>
      <w:r w:rsidRPr="00757DC0">
        <w:rPr>
          <w:sz w:val="28"/>
        </w:rPr>
        <w:t>-</w:t>
      </w:r>
      <w:r>
        <w:rPr>
          <w:sz w:val="28"/>
        </w:rPr>
        <w:t xml:space="preserve"> </w:t>
      </w:r>
      <w:r w:rsidRPr="00757DC0">
        <w:rPr>
          <w:sz w:val="28"/>
        </w:rPr>
        <w:t>возможность использ</w:t>
      </w:r>
      <w:r>
        <w:rPr>
          <w:sz w:val="28"/>
        </w:rPr>
        <w:t>ования заявителем информационно-</w:t>
      </w:r>
      <w:r w:rsidRPr="00757DC0">
        <w:rPr>
          <w:sz w:val="28"/>
        </w:rPr>
        <w:t>телекоммуникационных технологий при</w:t>
      </w:r>
      <w:r>
        <w:rPr>
          <w:sz w:val="28"/>
        </w:rPr>
        <w:t xml:space="preserve"> получении муниципальной услуги.</w:t>
      </w:r>
    </w:p>
    <w:p w:rsidR="00C572A5" w:rsidRPr="00B80E00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2.15.2. </w:t>
      </w:r>
      <w:r w:rsidRPr="00B80E00">
        <w:rPr>
          <w:sz w:val="28"/>
          <w:szCs w:val="28"/>
        </w:rPr>
        <w:t xml:space="preserve">Показателями качества муниципальной услуги являются: </w:t>
      </w:r>
    </w:p>
    <w:p w:rsidR="00C572A5" w:rsidRPr="00B80E00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соблюдение </w:t>
      </w:r>
      <w:r w:rsidRPr="00B80E00">
        <w:rPr>
          <w:sz w:val="28"/>
          <w:szCs w:val="28"/>
        </w:rPr>
        <w:t>сро</w:t>
      </w:r>
      <w:r>
        <w:rPr>
          <w:sz w:val="28"/>
          <w:szCs w:val="28"/>
        </w:rPr>
        <w:t xml:space="preserve">ков и последовательности выполнения всех административных </w:t>
      </w:r>
      <w:r w:rsidRPr="00B80E00">
        <w:rPr>
          <w:sz w:val="28"/>
          <w:szCs w:val="28"/>
        </w:rPr>
        <w:t>процед</w:t>
      </w:r>
      <w:r>
        <w:rPr>
          <w:sz w:val="28"/>
          <w:szCs w:val="28"/>
        </w:rPr>
        <w:t xml:space="preserve">ур, предусмотренных настоящим </w:t>
      </w:r>
      <w:r w:rsidRPr="00B80E00">
        <w:rPr>
          <w:sz w:val="28"/>
          <w:szCs w:val="28"/>
        </w:rPr>
        <w:t xml:space="preserve">регламентом; </w:t>
      </w:r>
    </w:p>
    <w:p w:rsidR="00C572A5" w:rsidRPr="004F7AF6" w:rsidRDefault="00C572A5" w:rsidP="0081532D">
      <w:pPr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r w:rsidRPr="00757DC0">
        <w:rPr>
          <w:sz w:val="28"/>
        </w:rPr>
        <w:t>отсутствие обоснованных жалоб заявителей.</w:t>
      </w:r>
    </w:p>
    <w:p w:rsidR="00C572A5" w:rsidRPr="00FE1CDD" w:rsidRDefault="00C572A5" w:rsidP="0081532D">
      <w:pPr>
        <w:ind w:firstLine="720"/>
        <w:jc w:val="both"/>
        <w:rPr>
          <w:b/>
          <w:sz w:val="28"/>
        </w:rPr>
      </w:pPr>
      <w:r w:rsidRPr="00FE1CDD">
        <w:rPr>
          <w:b/>
          <w:sz w:val="28"/>
        </w:rPr>
        <w:t>2.1</w:t>
      </w:r>
      <w:r>
        <w:rPr>
          <w:b/>
          <w:sz w:val="28"/>
        </w:rPr>
        <w:t>6</w:t>
      </w:r>
      <w:r w:rsidRPr="00FE1CDD">
        <w:rPr>
          <w:b/>
          <w:sz w:val="28"/>
        </w:rPr>
        <w:t>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</w:p>
    <w:p w:rsidR="00C572A5" w:rsidRPr="002E754A" w:rsidRDefault="00C572A5" w:rsidP="0081532D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217"/>
      <w:r w:rsidRPr="002E754A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, определяется на основании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C572A5" w:rsidRPr="001A106F" w:rsidRDefault="00C572A5" w:rsidP="0081532D">
      <w:pPr>
        <w:pStyle w:val="Heading1"/>
        <w:spacing w:before="0" w:after="0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2.17. 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Иные требования, в том числе учитывающие 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 услуги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в многофункциональных центрах и особенности предоставления </w:t>
      </w:r>
      <w:r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187436">
        <w:rPr>
          <w:rFonts w:ascii="Times New Roman" w:hAnsi="Times New Roman" w:cs="Times New Roman"/>
          <w:color w:val="auto"/>
          <w:sz w:val="28"/>
          <w:szCs w:val="28"/>
        </w:rPr>
        <w:t xml:space="preserve"> услуги в электронной форме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  <w:bookmarkEnd w:id="1"/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bookmarkStart w:id="2" w:name="sub_2022"/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электронной форме осуществляется после ее перевода в электронный вид в порядке, установленном действующим законодательством.</w:t>
      </w:r>
    </w:p>
    <w:p w:rsidR="00C572A5" w:rsidRPr="00187436" w:rsidRDefault="00C572A5" w:rsidP="0081532D">
      <w:pPr>
        <w:ind w:firstLine="720"/>
        <w:jc w:val="both"/>
        <w:rPr>
          <w:sz w:val="28"/>
          <w:szCs w:val="28"/>
        </w:rPr>
      </w:pPr>
      <w:r w:rsidRPr="00187436"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муниципальной</w:t>
      </w:r>
      <w:r w:rsidRPr="00187436">
        <w:rPr>
          <w:sz w:val="28"/>
          <w:szCs w:val="28"/>
        </w:rPr>
        <w:t xml:space="preserve"> услуги в </w:t>
      </w:r>
      <w:r>
        <w:rPr>
          <w:sz w:val="28"/>
          <w:szCs w:val="28"/>
        </w:rPr>
        <w:t>многофункциональном центре</w:t>
      </w:r>
      <w:r w:rsidRPr="00187436">
        <w:rPr>
          <w:sz w:val="28"/>
          <w:szCs w:val="28"/>
        </w:rPr>
        <w:t xml:space="preserve"> осуществляется после </w:t>
      </w:r>
      <w:r>
        <w:rPr>
          <w:sz w:val="28"/>
          <w:szCs w:val="28"/>
        </w:rPr>
        <w:t>заключения соответствующего соглашения о предоставлении муниципальной услуги в</w:t>
      </w:r>
      <w:r w:rsidRPr="00187436">
        <w:rPr>
          <w:sz w:val="28"/>
          <w:szCs w:val="28"/>
        </w:rPr>
        <w:t xml:space="preserve"> порядке, установленном действующим законодательством.</w:t>
      </w:r>
    </w:p>
    <w:bookmarkEnd w:id="2"/>
    <w:p w:rsidR="00C572A5" w:rsidRDefault="00C572A5" w:rsidP="0081532D">
      <w:pPr>
        <w:ind w:firstLine="720"/>
        <w:jc w:val="both"/>
        <w:rPr>
          <w:sz w:val="28"/>
          <w:szCs w:val="28"/>
        </w:rPr>
      </w:pPr>
    </w:p>
    <w:p w:rsidR="00C572A5" w:rsidRDefault="00C572A5" w:rsidP="0081532D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ОСМОБЕННОСТИ ВЫПОЛНЕНИЯ АДМИНИСТРАТИВНЫХ ПРОЦЕДУР В МНОГОФУНКЦИОНАЛЬНЫХ ЦЕНТРАХ</w:t>
      </w:r>
    </w:p>
    <w:p w:rsidR="00C572A5" w:rsidRPr="00C43AB0" w:rsidRDefault="00C572A5" w:rsidP="0081532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572A5" w:rsidRPr="007262AE" w:rsidRDefault="00C572A5" w:rsidP="0081532D">
      <w:pPr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:rsidR="00C572A5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Прием и </w:t>
      </w:r>
      <w:r w:rsidRPr="00C43AB0">
        <w:rPr>
          <w:sz w:val="28"/>
          <w:szCs w:val="28"/>
        </w:rPr>
        <w:t xml:space="preserve">регистрация заявления </w:t>
      </w:r>
      <w:r>
        <w:rPr>
          <w:sz w:val="28"/>
          <w:szCs w:val="28"/>
        </w:rPr>
        <w:t>и приложенных к нему документов;</w:t>
      </w:r>
    </w:p>
    <w:p w:rsidR="00C572A5" w:rsidRPr="00C43AB0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Рассмотрение заявления и принятие решения о предоставлении</w:t>
      </w:r>
      <w:r w:rsidRPr="00C43AB0">
        <w:rPr>
          <w:sz w:val="28"/>
          <w:szCs w:val="28"/>
        </w:rPr>
        <w:t xml:space="preserve"> информации </w:t>
      </w:r>
      <w:r>
        <w:rPr>
          <w:sz w:val="28"/>
          <w:szCs w:val="28"/>
        </w:rPr>
        <w:t xml:space="preserve">об </w:t>
      </w:r>
      <w:r w:rsidRPr="0092283D">
        <w:rPr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</w:t>
      </w:r>
      <w:r>
        <w:rPr>
          <w:bCs/>
          <w:color w:val="000000"/>
          <w:sz w:val="28"/>
          <w:szCs w:val="28"/>
        </w:rPr>
        <w:t xml:space="preserve"> </w:t>
      </w:r>
      <w:r w:rsidRPr="0092283D">
        <w:rPr>
          <w:bCs/>
          <w:color w:val="000000"/>
          <w:sz w:val="28"/>
          <w:szCs w:val="28"/>
        </w:rPr>
        <w:t>в общеобразовательных организациях Шекснинского муниципального района</w:t>
      </w:r>
      <w:r w:rsidRPr="0092283D">
        <w:rPr>
          <w:sz w:val="28"/>
        </w:rPr>
        <w:t xml:space="preserve"> </w:t>
      </w:r>
      <w:r w:rsidRPr="00C43AB0">
        <w:rPr>
          <w:sz w:val="28"/>
          <w:szCs w:val="28"/>
        </w:rPr>
        <w:t>либо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 xml:space="preserve">информации об </w:t>
      </w:r>
      <w:r w:rsidRPr="0092283D">
        <w:rPr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>
        <w:rPr>
          <w:sz w:val="28"/>
          <w:szCs w:val="28"/>
        </w:rPr>
        <w:t>;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Уведомление</w:t>
      </w:r>
      <w:r w:rsidRPr="00C43AB0">
        <w:rPr>
          <w:sz w:val="28"/>
          <w:szCs w:val="28"/>
        </w:rPr>
        <w:t xml:space="preserve"> заявител</w:t>
      </w:r>
      <w:r>
        <w:rPr>
          <w:sz w:val="28"/>
          <w:szCs w:val="28"/>
        </w:rPr>
        <w:t>я о предоставлении</w:t>
      </w:r>
      <w:r w:rsidRPr="00C43AB0">
        <w:rPr>
          <w:sz w:val="28"/>
          <w:szCs w:val="28"/>
        </w:rPr>
        <w:t xml:space="preserve"> информации </w:t>
      </w:r>
      <w:r>
        <w:rPr>
          <w:sz w:val="28"/>
          <w:szCs w:val="28"/>
        </w:rPr>
        <w:t xml:space="preserve">об </w:t>
      </w:r>
      <w:r w:rsidRPr="0092283D">
        <w:rPr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</w:t>
      </w:r>
      <w:r>
        <w:rPr>
          <w:bCs/>
          <w:color w:val="000000"/>
          <w:sz w:val="28"/>
          <w:szCs w:val="28"/>
        </w:rPr>
        <w:t xml:space="preserve"> </w:t>
      </w:r>
      <w:r w:rsidRPr="0092283D">
        <w:rPr>
          <w:bCs/>
          <w:color w:val="000000"/>
          <w:sz w:val="28"/>
          <w:szCs w:val="28"/>
        </w:rPr>
        <w:t>в общеобразовательных организациях Шекснинского муниципального района</w:t>
      </w:r>
      <w:r w:rsidRPr="0092283D">
        <w:rPr>
          <w:sz w:val="28"/>
        </w:rPr>
        <w:t xml:space="preserve"> </w:t>
      </w:r>
      <w:r w:rsidRPr="00C43AB0">
        <w:rPr>
          <w:sz w:val="28"/>
          <w:szCs w:val="28"/>
        </w:rPr>
        <w:t>в форме уведомления</w:t>
      </w:r>
      <w:r>
        <w:rPr>
          <w:sz w:val="28"/>
          <w:szCs w:val="28"/>
        </w:rPr>
        <w:t xml:space="preserve"> (приложение 2 к настоящему регламенту)</w:t>
      </w:r>
      <w:r w:rsidRPr="00C43AB0">
        <w:rPr>
          <w:sz w:val="28"/>
          <w:szCs w:val="28"/>
        </w:rPr>
        <w:t xml:space="preserve"> либо </w:t>
      </w:r>
      <w:r>
        <w:rPr>
          <w:sz w:val="28"/>
          <w:szCs w:val="28"/>
        </w:rPr>
        <w:t>об</w:t>
      </w:r>
      <w:r w:rsidRPr="00C43AB0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C43AB0">
        <w:rPr>
          <w:sz w:val="28"/>
          <w:szCs w:val="28"/>
        </w:rPr>
        <w:t xml:space="preserve"> в предоставлении информации</w:t>
      </w:r>
      <w:r w:rsidRPr="00C43AB0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об </w:t>
      </w:r>
      <w:r w:rsidRPr="0092283D">
        <w:rPr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 w:rsidRPr="00C43AB0">
        <w:rPr>
          <w:sz w:val="28"/>
          <w:szCs w:val="28"/>
        </w:rPr>
        <w:t xml:space="preserve"> в форме уведом</w:t>
      </w:r>
      <w:r>
        <w:rPr>
          <w:sz w:val="28"/>
          <w:szCs w:val="28"/>
        </w:rPr>
        <w:t>ления с указанием причин отказа (приложение 3 к настоящему регламенту).</w:t>
      </w:r>
    </w:p>
    <w:p w:rsidR="00C572A5" w:rsidRPr="005A221A" w:rsidRDefault="00C572A5" w:rsidP="0081532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C43AB0">
        <w:rPr>
          <w:sz w:val="28"/>
          <w:szCs w:val="28"/>
        </w:rPr>
        <w:t>Последовательность административных процедур отражена в блок – схеме (</w:t>
      </w:r>
      <w:r>
        <w:rPr>
          <w:sz w:val="28"/>
          <w:szCs w:val="28"/>
        </w:rPr>
        <w:t>п</w:t>
      </w:r>
      <w:r w:rsidRPr="00C43AB0">
        <w:rPr>
          <w:sz w:val="28"/>
          <w:szCs w:val="28"/>
        </w:rPr>
        <w:t>риложение 4 к настоящему</w:t>
      </w:r>
      <w:r w:rsidRPr="00C43AB0">
        <w:rPr>
          <w:bCs/>
          <w:sz w:val="28"/>
          <w:szCs w:val="28"/>
        </w:rPr>
        <w:t xml:space="preserve"> регламенту</w:t>
      </w:r>
      <w:r w:rsidRPr="00C43AB0">
        <w:rPr>
          <w:sz w:val="28"/>
          <w:szCs w:val="28"/>
        </w:rPr>
        <w:t>).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</w:rPr>
      </w:pPr>
      <w:r w:rsidRPr="002E48EE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 xml:space="preserve">3. Прием и </w:t>
      </w:r>
      <w:r w:rsidRPr="002E48EE">
        <w:rPr>
          <w:b/>
          <w:sz w:val="28"/>
          <w:szCs w:val="28"/>
        </w:rPr>
        <w:t xml:space="preserve">регистрация заявления </w:t>
      </w:r>
      <w:r>
        <w:rPr>
          <w:b/>
          <w:sz w:val="28"/>
          <w:szCs w:val="28"/>
        </w:rPr>
        <w:t xml:space="preserve">и </w:t>
      </w:r>
      <w:r>
        <w:rPr>
          <w:b/>
          <w:sz w:val="28"/>
        </w:rPr>
        <w:t xml:space="preserve"> приложенных к нему документов.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3.</w:t>
      </w:r>
      <w:r>
        <w:rPr>
          <w:sz w:val="28"/>
          <w:szCs w:val="28"/>
        </w:rPr>
        <w:t>3</w:t>
      </w:r>
      <w:r w:rsidRPr="002E48EE">
        <w:rPr>
          <w:sz w:val="28"/>
          <w:szCs w:val="28"/>
        </w:rPr>
        <w:t xml:space="preserve">.1. </w:t>
      </w:r>
      <w:r>
        <w:rPr>
          <w:sz w:val="28"/>
          <w:szCs w:val="28"/>
        </w:rPr>
        <w:t>Основанием для начала административной процедуры является поступление в Уполномоченный орган заявления (в том числе поступившего из МФЦ) и приложенных к нему документов.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3.3.2. Заявление, поступившее непосредственно от заявителя, посредством факсимильной или почтовой связи принимается и регистрируется в день поступления специалистом, ответственным за прием документов. При личном обращении заявителя в Уполномоченный орган по его просьбе делается отметка о приеме заявления на копии или втором экземпляре с указанием даты приема заявления, количества принятых листов.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3.3.3. При личном обращении заявитель предварительно может получить консультацию специалиста, ответственного за информирование, в отношении порядка предоставления и правильности оформления заявления.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3.3.4. Основания для возврата заявления: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 заявлением обратилось ненадлежащее лицо;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не представлены документы, указанные в пункте 2.6.1. настоящего регламента;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заявителем представлены документы, содержащие неполные и (или) недостоверные сведения, выполненные карандашом и (или) имеющие подчистки либо приписки, зачеркнутые слова и иные не оговоренные в них исправления.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установлении оснований для возврата заявления, предусмотренных пунктом 3.3.4. настоящего регламента, заявление подлежит возврату заявителю в течение трех календарных дней со дня регистрации заявления с указанием причин и направляется посредством почтового отправления с уведомлением.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После устранения причин возврата документов заявитель вправе повторно обратиться в Уполномоченный орган в порядке, установленном настоящим регламентом.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3.3.5. В день регистрации заявления указанное заявление с приложенными документами специалист, ответственный за прием документов, передает руководителю Уполномоченного органа.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один рабочий</w:t>
      </w:r>
      <w:r w:rsidRPr="002E48EE">
        <w:rPr>
          <w:sz w:val="28"/>
          <w:szCs w:val="28"/>
        </w:rPr>
        <w:t xml:space="preserve"> день со дня приема заявления.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3.3.6. Результатом выполнения административной процедуры является получение заявления с приложенными к нему документами руководителем Уполномоченного органа.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EF44DD">
        <w:rPr>
          <w:b/>
          <w:sz w:val="28"/>
          <w:szCs w:val="28"/>
        </w:rPr>
        <w:t xml:space="preserve">3.4. Рассмотрение заявления и принятие решения о предоставлении информации об </w:t>
      </w:r>
      <w:r w:rsidRPr="00EF44DD">
        <w:rPr>
          <w:b/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 w:rsidRPr="00EF44DD">
        <w:rPr>
          <w:b/>
          <w:sz w:val="28"/>
        </w:rPr>
        <w:t xml:space="preserve"> </w:t>
      </w:r>
      <w:r w:rsidRPr="00EF44DD">
        <w:rPr>
          <w:b/>
          <w:sz w:val="28"/>
          <w:szCs w:val="28"/>
        </w:rPr>
        <w:t xml:space="preserve">либо отказе в предоставлении информации об </w:t>
      </w:r>
      <w:r w:rsidRPr="00EF44DD">
        <w:rPr>
          <w:b/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>
        <w:rPr>
          <w:b/>
          <w:bCs/>
          <w:color w:val="000000"/>
          <w:sz w:val="28"/>
          <w:szCs w:val="28"/>
        </w:rPr>
        <w:t>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EF44DD">
        <w:rPr>
          <w:sz w:val="28"/>
          <w:szCs w:val="28"/>
        </w:rPr>
        <w:t xml:space="preserve">3.4.1. </w:t>
      </w:r>
      <w:r>
        <w:rPr>
          <w:sz w:val="28"/>
          <w:szCs w:val="28"/>
        </w:rPr>
        <w:t>Основанием для начала административной процедуры является получение заявления и прилагаемых к нему документов руководителем Уполномоченного органа.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Уполномоченного органа не позднее одного рабочего дня, следующего за днем передачи заявления и прилагаемых к нему документов, определяет специалиста, ответственного за рассмотрение заявления (далее – ответственный исполнитель), путем наложения соответствующей визы на заявление и передает указанные документы ответственному исполнителю.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3.4.2. Ответственный исполнитель рассматривает заявление и приложенные к нему документы.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3.4.3. По результатам рассмотрения заявления и документов ответственный исполнитель устанавливает наличие или отсутствие оснований, указанных в пункте 2.9.2. настоящего регламента: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1) готовит уведомление заявителю о предоставлении </w:t>
      </w:r>
      <w:r w:rsidRPr="00A26449">
        <w:rPr>
          <w:sz w:val="28"/>
          <w:szCs w:val="28"/>
        </w:rPr>
        <w:t xml:space="preserve">информации об </w:t>
      </w:r>
      <w:r w:rsidRPr="00A26449">
        <w:rPr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>;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2) готовит уведомление заявителю об отказе в </w:t>
      </w:r>
      <w:r>
        <w:rPr>
          <w:sz w:val="28"/>
          <w:szCs w:val="28"/>
        </w:rPr>
        <w:t xml:space="preserve">предоставлении </w:t>
      </w:r>
      <w:r w:rsidRPr="00A26449">
        <w:rPr>
          <w:sz w:val="28"/>
          <w:szCs w:val="28"/>
        </w:rPr>
        <w:t xml:space="preserve">информации об </w:t>
      </w:r>
      <w:r w:rsidRPr="00A26449">
        <w:rPr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>
        <w:rPr>
          <w:bCs/>
          <w:color w:val="000000"/>
          <w:sz w:val="28"/>
          <w:szCs w:val="28"/>
        </w:rPr>
        <w:t xml:space="preserve"> с указанием причин отказа.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>Подготовленн</w:t>
      </w:r>
      <w:r>
        <w:rPr>
          <w:sz w:val="28"/>
          <w:szCs w:val="28"/>
        </w:rPr>
        <w:t>ое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уведомление</w:t>
      </w:r>
      <w:r w:rsidRPr="002E48EE">
        <w:rPr>
          <w:sz w:val="28"/>
          <w:szCs w:val="28"/>
        </w:rPr>
        <w:t xml:space="preserve"> визиру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  <w:szCs w:val="28"/>
        </w:rPr>
        <w:t>руководителем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Уполномоченного органа </w:t>
      </w:r>
      <w:r w:rsidRPr="002E48EE">
        <w:rPr>
          <w:sz w:val="28"/>
          <w:szCs w:val="28"/>
        </w:rPr>
        <w:t>и переда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тся </w:t>
      </w:r>
      <w:r>
        <w:rPr>
          <w:sz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для выдачи заявителю.</w:t>
      </w:r>
    </w:p>
    <w:p w:rsidR="00C572A5" w:rsidRPr="00A11713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 w:rsidRPr="002E48EE">
        <w:rPr>
          <w:sz w:val="28"/>
          <w:szCs w:val="28"/>
        </w:rPr>
        <w:t xml:space="preserve">Срок выполнения </w:t>
      </w:r>
      <w:r>
        <w:rPr>
          <w:sz w:val="28"/>
          <w:szCs w:val="28"/>
        </w:rPr>
        <w:t>административной процедуры - пять рабочих</w:t>
      </w:r>
      <w:r w:rsidRPr="002E48EE">
        <w:rPr>
          <w:sz w:val="28"/>
          <w:szCs w:val="28"/>
        </w:rPr>
        <w:t xml:space="preserve"> день со дня </w:t>
      </w:r>
      <w:r>
        <w:rPr>
          <w:sz w:val="28"/>
          <w:szCs w:val="28"/>
        </w:rPr>
        <w:t>передачи заявления и приложенных к нему документов на рассмотрение</w:t>
      </w:r>
      <w:r w:rsidRPr="002E48EE">
        <w:rPr>
          <w:sz w:val="28"/>
          <w:szCs w:val="28"/>
        </w:rPr>
        <w:t>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bCs/>
          <w:color w:val="000000"/>
          <w:sz w:val="28"/>
          <w:szCs w:val="28"/>
        </w:rPr>
      </w:pPr>
      <w:r w:rsidRPr="002E48EE">
        <w:rPr>
          <w:sz w:val="28"/>
          <w:szCs w:val="28"/>
        </w:rPr>
        <w:t xml:space="preserve">Результатом административной процедуры является </w:t>
      </w:r>
      <w:r>
        <w:rPr>
          <w:sz w:val="28"/>
          <w:szCs w:val="28"/>
        </w:rPr>
        <w:t>подготовленное уведомление заявителю о предоставлении либо отказе в предоставлении информации</w:t>
      </w:r>
      <w:r w:rsidRPr="002E48EE">
        <w:rPr>
          <w:sz w:val="28"/>
          <w:szCs w:val="28"/>
        </w:rPr>
        <w:t>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A26449">
        <w:rPr>
          <w:b/>
          <w:sz w:val="28"/>
          <w:szCs w:val="28"/>
        </w:rPr>
        <w:t>3.5.</w:t>
      </w:r>
      <w:r>
        <w:rPr>
          <w:sz w:val="28"/>
          <w:szCs w:val="28"/>
        </w:rPr>
        <w:t xml:space="preserve"> </w:t>
      </w:r>
      <w:r w:rsidRPr="00A26449">
        <w:rPr>
          <w:b/>
          <w:sz w:val="28"/>
          <w:szCs w:val="28"/>
        </w:rPr>
        <w:t xml:space="preserve">Уведомление заявителя о предоставлении информации об </w:t>
      </w:r>
      <w:r w:rsidRPr="00A26449">
        <w:rPr>
          <w:b/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 w:rsidRPr="00A26449">
        <w:rPr>
          <w:b/>
          <w:sz w:val="28"/>
        </w:rPr>
        <w:t xml:space="preserve"> </w:t>
      </w:r>
      <w:r w:rsidRPr="00A26449">
        <w:rPr>
          <w:b/>
          <w:sz w:val="28"/>
          <w:szCs w:val="28"/>
        </w:rPr>
        <w:t>в форме уведомления (приложение 2 к настоящему регламенту) либо об отказе в предоставлении информации</w:t>
      </w:r>
      <w:r w:rsidRPr="00A26449">
        <w:rPr>
          <w:b/>
          <w:bCs/>
          <w:color w:val="000000"/>
          <w:sz w:val="28"/>
          <w:szCs w:val="28"/>
        </w:rPr>
        <w:t xml:space="preserve"> об 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 w:rsidRPr="00A26449">
        <w:rPr>
          <w:b/>
          <w:sz w:val="28"/>
          <w:szCs w:val="28"/>
        </w:rPr>
        <w:t xml:space="preserve"> в форме уведомления с указанием причин отказа (приложение 3 к настоящему регламенту).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Основанием для начала административной процедуры </w:t>
      </w:r>
      <w:r w:rsidRPr="002E48EE">
        <w:rPr>
          <w:sz w:val="28"/>
          <w:szCs w:val="28"/>
        </w:rPr>
        <w:t xml:space="preserve">передача </w:t>
      </w:r>
      <w:r>
        <w:rPr>
          <w:sz w:val="28"/>
          <w:szCs w:val="28"/>
        </w:rPr>
        <w:t>специалисту, ответственному за прием и отправление документации,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уведомления заявителю о предоставлении</w:t>
      </w:r>
      <w:r w:rsidRPr="002E48EE">
        <w:rPr>
          <w:sz w:val="28"/>
          <w:szCs w:val="28"/>
        </w:rPr>
        <w:t xml:space="preserve"> информации </w:t>
      </w:r>
      <w:r w:rsidRPr="003057C1">
        <w:rPr>
          <w:sz w:val="28"/>
          <w:szCs w:val="28"/>
        </w:rPr>
        <w:t xml:space="preserve">об </w:t>
      </w:r>
      <w:r w:rsidRPr="003057C1">
        <w:rPr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 w:rsidRPr="002E48EE">
        <w:rPr>
          <w:sz w:val="28"/>
          <w:szCs w:val="28"/>
        </w:rPr>
        <w:t xml:space="preserve"> либо </w:t>
      </w:r>
      <w:r>
        <w:rPr>
          <w:sz w:val="28"/>
          <w:szCs w:val="28"/>
        </w:rPr>
        <w:t>уведомления об</w:t>
      </w:r>
      <w:r w:rsidRPr="002E48EE">
        <w:rPr>
          <w:sz w:val="28"/>
          <w:szCs w:val="28"/>
        </w:rPr>
        <w:t xml:space="preserve">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 xml:space="preserve">указанной </w:t>
      </w:r>
      <w:r w:rsidRPr="002E48EE">
        <w:rPr>
          <w:sz w:val="28"/>
          <w:szCs w:val="28"/>
        </w:rPr>
        <w:t>информации для выдачи заявителю.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3.5.2. Уведомление заявителю выдается (направляется) в срок не позднее семи рабочих дней со дня поступления заявление и приложенных к нему документов: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путем направления по почте в адрес заявителя заказным письмом с уведомлением;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путем вручения заявителю или его законному представителю по доверенности;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3) путем направления по электронной почте;</w:t>
      </w:r>
    </w:p>
    <w:p w:rsidR="00C572A5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через МФЦ.</w:t>
      </w:r>
    </w:p>
    <w:p w:rsidR="00C572A5" w:rsidRPr="002E48EE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3.5.3. </w:t>
      </w:r>
      <w:r w:rsidRPr="002E48EE">
        <w:rPr>
          <w:sz w:val="28"/>
          <w:szCs w:val="28"/>
        </w:rPr>
        <w:t xml:space="preserve">Срок выполнения административной процедуры - </w:t>
      </w:r>
      <w:r>
        <w:rPr>
          <w:sz w:val="28"/>
          <w:szCs w:val="28"/>
        </w:rPr>
        <w:t>один</w:t>
      </w:r>
      <w:r w:rsidRPr="002E48EE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рабочий</w:t>
      </w:r>
      <w:r w:rsidRPr="002E48EE">
        <w:rPr>
          <w:sz w:val="28"/>
          <w:szCs w:val="28"/>
        </w:rPr>
        <w:t xml:space="preserve"> день со </w:t>
      </w:r>
      <w:r>
        <w:rPr>
          <w:sz w:val="28"/>
          <w:szCs w:val="28"/>
        </w:rPr>
        <w:t>передачи уведомления для вручения заявителю</w:t>
      </w:r>
      <w:r w:rsidRPr="002E48EE">
        <w:rPr>
          <w:sz w:val="28"/>
          <w:szCs w:val="28"/>
        </w:rPr>
        <w:t>.</w:t>
      </w:r>
    </w:p>
    <w:p w:rsidR="00C572A5" w:rsidRPr="00EF44DD" w:rsidRDefault="00C572A5" w:rsidP="0081532D">
      <w:pPr>
        <w:tabs>
          <w:tab w:val="left" w:pos="42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3.5.4. Результатом выполнения данной административной процедуры является направление либо вручение заявителю уведомления о предоставлении информации </w:t>
      </w:r>
      <w:r w:rsidRPr="003057C1">
        <w:rPr>
          <w:sz w:val="28"/>
          <w:szCs w:val="28"/>
        </w:rPr>
        <w:t xml:space="preserve">об </w:t>
      </w:r>
      <w:r w:rsidRPr="003057C1">
        <w:rPr>
          <w:bCs/>
          <w:color w:val="000000"/>
          <w:sz w:val="28"/>
          <w:szCs w:val="28"/>
        </w:rPr>
        <w:t>организации общедоступного и бесплатного начального общего, основного общего, среднего общего образования в общеобразовательных организациях Шекснинского муниципального района</w:t>
      </w:r>
      <w:r w:rsidRPr="002E48EE">
        <w:rPr>
          <w:sz w:val="28"/>
          <w:szCs w:val="28"/>
        </w:rPr>
        <w:t xml:space="preserve"> либо отказ</w:t>
      </w:r>
      <w:r>
        <w:rPr>
          <w:sz w:val="28"/>
          <w:szCs w:val="28"/>
        </w:rPr>
        <w:t>е</w:t>
      </w:r>
      <w:r w:rsidRPr="002E48EE">
        <w:rPr>
          <w:sz w:val="28"/>
          <w:szCs w:val="28"/>
        </w:rPr>
        <w:t xml:space="preserve"> в предоставлении </w:t>
      </w:r>
      <w:r>
        <w:rPr>
          <w:sz w:val="28"/>
          <w:szCs w:val="28"/>
        </w:rPr>
        <w:t>указанной информации.</w:t>
      </w:r>
    </w:p>
    <w:p w:rsidR="00C572A5" w:rsidRPr="007262AE" w:rsidRDefault="00C572A5" w:rsidP="0081532D">
      <w:pPr>
        <w:tabs>
          <w:tab w:val="left" w:pos="426"/>
        </w:tabs>
        <w:ind w:firstLine="720"/>
        <w:jc w:val="both"/>
        <w:rPr>
          <w:b/>
          <w:sz w:val="28"/>
          <w:szCs w:val="28"/>
        </w:rPr>
      </w:pPr>
      <w:r w:rsidRPr="007262AE">
        <w:rPr>
          <w:b/>
          <w:sz w:val="28"/>
          <w:szCs w:val="28"/>
        </w:rPr>
        <w:t>3.6. Порядок осуществления запроса в электронной форме, в том числе с использованием Единого портала государственных и муниципальных услуг (функций), Портала государственных и муниципальных услуг (функций) Вологодской области.</w:t>
      </w:r>
    </w:p>
    <w:p w:rsidR="00C572A5" w:rsidRDefault="00C572A5" w:rsidP="0081532D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3.6.1. Предоставление в установленном порядке информации заявителям и обеспечение доступа заявителей к сведениям о муниципальной услуге.</w:t>
      </w:r>
    </w:p>
    <w:p w:rsidR="00C572A5" w:rsidRDefault="00C572A5" w:rsidP="0081532D">
      <w:pPr>
        <w:tabs>
          <w:tab w:val="left" w:pos="426"/>
          <w:tab w:val="left" w:pos="567"/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муниципальной услуге предоставляются заявителям в соответствии с пунктом 1.3. настоящего регламента.</w:t>
      </w:r>
    </w:p>
    <w:p w:rsidR="00C572A5" w:rsidRPr="009F096B" w:rsidRDefault="00C572A5" w:rsidP="0081532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3.6.2. </w:t>
      </w:r>
      <w:r w:rsidRPr="009F096B">
        <w:rPr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такого запроса и иных документов.</w:t>
      </w:r>
    </w:p>
    <w:p w:rsidR="00C572A5" w:rsidRDefault="00C572A5" w:rsidP="0081532D">
      <w:pPr>
        <w:ind w:firstLine="720"/>
        <w:jc w:val="both"/>
        <w:rPr>
          <w:sz w:val="28"/>
          <w:lang w:eastAsia="en-US"/>
        </w:rPr>
      </w:pPr>
      <w:r w:rsidRPr="00630289">
        <w:rPr>
          <w:sz w:val="28"/>
          <w:lang w:eastAsia="en-US"/>
        </w:rPr>
        <w:t>При по</w:t>
      </w:r>
      <w:r>
        <w:rPr>
          <w:sz w:val="28"/>
          <w:lang w:eastAsia="en-US"/>
        </w:rPr>
        <w:t>лучении муниципальной услуги</w:t>
      </w:r>
      <w:r w:rsidRPr="00630289">
        <w:rPr>
          <w:sz w:val="28"/>
          <w:lang w:eastAsia="en-US"/>
        </w:rPr>
        <w:t xml:space="preserve"> </w:t>
      </w:r>
      <w:r>
        <w:rPr>
          <w:sz w:val="28"/>
          <w:lang w:eastAsia="en-US"/>
        </w:rPr>
        <w:t>посредством электронной почты, на Едином п</w:t>
      </w:r>
      <w:r w:rsidRPr="00630289">
        <w:rPr>
          <w:sz w:val="28"/>
          <w:lang w:eastAsia="en-US"/>
        </w:rPr>
        <w:t>ортале государственных и муниципальных услуг (функций), 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 необходимо подать заявл</w:t>
      </w:r>
      <w:r w:rsidRPr="00630289">
        <w:rPr>
          <w:sz w:val="28"/>
          <w:lang w:eastAsia="en-US"/>
        </w:rPr>
        <w:t>ение в электронном виде.</w:t>
      </w:r>
    </w:p>
    <w:p w:rsidR="00C572A5" w:rsidRPr="00C62F9E" w:rsidRDefault="00C572A5" w:rsidP="0081532D">
      <w:pPr>
        <w:ind w:firstLine="720"/>
        <w:jc w:val="both"/>
        <w:rPr>
          <w:color w:val="000000"/>
          <w:sz w:val="28"/>
          <w:szCs w:val="28"/>
          <w:lang w:eastAsia="en-US"/>
        </w:rPr>
      </w:pPr>
      <w:r w:rsidRPr="00C62F9E">
        <w:rPr>
          <w:color w:val="000000"/>
          <w:sz w:val="28"/>
          <w:szCs w:val="28"/>
        </w:rPr>
        <w:t xml:space="preserve">Регистрация запроса </w:t>
      </w:r>
      <w:r>
        <w:rPr>
          <w:color w:val="000000"/>
          <w:sz w:val="28"/>
          <w:szCs w:val="28"/>
        </w:rPr>
        <w:t>з</w:t>
      </w:r>
      <w:r w:rsidRPr="00C62F9E">
        <w:rPr>
          <w:color w:val="000000"/>
          <w:sz w:val="28"/>
          <w:szCs w:val="28"/>
        </w:rPr>
        <w:t xml:space="preserve">аявителя о предоставлении </w:t>
      </w:r>
      <w:r>
        <w:rPr>
          <w:color w:val="000000"/>
          <w:sz w:val="28"/>
          <w:szCs w:val="28"/>
        </w:rPr>
        <w:t>муниципальной</w:t>
      </w:r>
      <w:r w:rsidRPr="00C62F9E">
        <w:rPr>
          <w:color w:val="000000"/>
          <w:sz w:val="28"/>
          <w:szCs w:val="28"/>
        </w:rPr>
        <w:t xml:space="preserve"> услуги, направленного </w:t>
      </w:r>
      <w:r>
        <w:rPr>
          <w:color w:val="000000"/>
          <w:sz w:val="28"/>
          <w:szCs w:val="28"/>
        </w:rPr>
        <w:t xml:space="preserve">посредством электронной почты, </w:t>
      </w:r>
      <w:r w:rsidRPr="00C62F9E">
        <w:rPr>
          <w:color w:val="000000"/>
          <w:sz w:val="28"/>
          <w:szCs w:val="28"/>
        </w:rPr>
        <w:t xml:space="preserve">в форме электронного документа </w:t>
      </w:r>
      <w:r>
        <w:rPr>
          <w:color w:val="000000"/>
          <w:sz w:val="28"/>
          <w:szCs w:val="28"/>
        </w:rPr>
        <w:t xml:space="preserve">на </w:t>
      </w:r>
      <w:r w:rsidRPr="00C62F9E">
        <w:rPr>
          <w:color w:val="000000"/>
          <w:sz w:val="28"/>
          <w:szCs w:val="28"/>
        </w:rPr>
        <w:t>Едино</w:t>
      </w:r>
      <w:r>
        <w:rPr>
          <w:color w:val="000000"/>
          <w:sz w:val="28"/>
          <w:szCs w:val="28"/>
        </w:rPr>
        <w:t>м</w:t>
      </w:r>
      <w:r w:rsidRPr="00C62F9E">
        <w:rPr>
          <w:color w:val="000000"/>
          <w:sz w:val="28"/>
          <w:szCs w:val="28"/>
        </w:rPr>
        <w:t xml:space="preserve"> портал</w:t>
      </w:r>
      <w:r>
        <w:rPr>
          <w:color w:val="000000"/>
          <w:sz w:val="28"/>
          <w:szCs w:val="28"/>
        </w:rPr>
        <w:t>е</w:t>
      </w:r>
      <w:r w:rsidRPr="00C62F9E">
        <w:rPr>
          <w:color w:val="000000"/>
          <w:sz w:val="28"/>
          <w:szCs w:val="28"/>
        </w:rPr>
        <w:t xml:space="preserve"> госуда</w:t>
      </w:r>
      <w:r>
        <w:rPr>
          <w:color w:val="000000"/>
          <w:sz w:val="28"/>
          <w:szCs w:val="28"/>
        </w:rPr>
        <w:t>рственных и муниципальных услуг (функций)</w:t>
      </w:r>
      <w:r w:rsidRPr="00C62F9E">
        <w:rPr>
          <w:color w:val="000000"/>
          <w:sz w:val="28"/>
          <w:szCs w:val="28"/>
        </w:rPr>
        <w:t xml:space="preserve">, </w:t>
      </w:r>
      <w:r w:rsidRPr="00630289">
        <w:rPr>
          <w:sz w:val="28"/>
          <w:lang w:eastAsia="en-US"/>
        </w:rPr>
        <w:t>Портале государственных и муниципальных услуг (функций) Вологодской</w:t>
      </w:r>
      <w:r>
        <w:rPr>
          <w:sz w:val="28"/>
          <w:lang w:eastAsia="en-US"/>
        </w:rPr>
        <w:t xml:space="preserve"> области</w:t>
      </w:r>
      <w:r w:rsidRPr="00C62F9E">
        <w:rPr>
          <w:color w:val="000000"/>
          <w:sz w:val="28"/>
          <w:szCs w:val="28"/>
        </w:rPr>
        <w:t xml:space="preserve">, осуществляется </w:t>
      </w:r>
      <w:r>
        <w:rPr>
          <w:color w:val="000000"/>
          <w:sz w:val="28"/>
          <w:szCs w:val="28"/>
        </w:rPr>
        <w:t xml:space="preserve">специалистом, ответственным за прием и отправление документации, </w:t>
      </w:r>
      <w:r w:rsidRPr="00C62F9E">
        <w:rPr>
          <w:color w:val="000000"/>
          <w:sz w:val="28"/>
          <w:szCs w:val="28"/>
        </w:rPr>
        <w:t xml:space="preserve">в срок не позднее </w:t>
      </w:r>
      <w:r>
        <w:rPr>
          <w:color w:val="000000"/>
          <w:sz w:val="28"/>
          <w:szCs w:val="28"/>
        </w:rPr>
        <w:t>одного рабочего дня с момента</w:t>
      </w:r>
      <w:r w:rsidRPr="00C62F9E">
        <w:rPr>
          <w:color w:val="000000"/>
          <w:sz w:val="28"/>
          <w:szCs w:val="28"/>
        </w:rPr>
        <w:t xml:space="preserve"> поступления в</w:t>
      </w:r>
      <w:r>
        <w:rPr>
          <w:color w:val="000000"/>
          <w:sz w:val="28"/>
          <w:szCs w:val="28"/>
        </w:rPr>
        <w:t xml:space="preserve"> Уполномоченный орган</w:t>
      </w:r>
      <w:r w:rsidRPr="00C62F9E">
        <w:rPr>
          <w:color w:val="000000"/>
          <w:sz w:val="28"/>
          <w:szCs w:val="28"/>
        </w:rPr>
        <w:t>.</w:t>
      </w:r>
    </w:p>
    <w:p w:rsidR="00C572A5" w:rsidRDefault="00C572A5" w:rsidP="0081532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3.6.3. Получение заявителем сведений о ходе выполнения запроса о предоставлении муниципальной услуги.</w:t>
      </w:r>
    </w:p>
    <w:p w:rsidR="00C572A5" w:rsidRDefault="00C572A5" w:rsidP="0081532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получить сведения о ходе выполнения запроса о предоставлении муниципальной услуги посредством личного обращения, электронной почты, факсимильной связи, телефонного обращения.</w:t>
      </w:r>
    </w:p>
    <w:p w:rsidR="00C572A5" w:rsidRDefault="00C572A5" w:rsidP="0081532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3.6.4. Взаимодействие Уполномоченного органа с иными органами местного самоуправления и организациями, участвующими в предоставлении муниципальных услуг, в том числе условия такого взаимодействия.</w:t>
      </w:r>
    </w:p>
    <w:p w:rsidR="00C572A5" w:rsidRDefault="00C572A5" w:rsidP="0081532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муниципальной услуги не требуется взаимодействия с иными органами местного самоуправления и организациями.</w:t>
      </w:r>
    </w:p>
    <w:p w:rsidR="00C572A5" w:rsidRDefault="00C572A5" w:rsidP="0081532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3.6.5. Получение заявителем результата предоставления муниципальной услуги.</w:t>
      </w:r>
    </w:p>
    <w:p w:rsidR="00C572A5" w:rsidRPr="00EB6AD9" w:rsidRDefault="00C572A5" w:rsidP="0081532D">
      <w:pPr>
        <w:pStyle w:val="ListParagraph"/>
        <w:tabs>
          <w:tab w:val="left" w:pos="426"/>
          <w:tab w:val="left" w:pos="567"/>
          <w:tab w:val="left" w:pos="993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 предоставления муниципальной услуги доступен для заявителя на Едином </w:t>
      </w:r>
      <w:r>
        <w:rPr>
          <w:sz w:val="28"/>
          <w:szCs w:val="28"/>
          <w:lang w:eastAsia="en-US"/>
        </w:rPr>
        <w:t>п</w:t>
      </w:r>
      <w:r w:rsidRPr="00AB3D48">
        <w:rPr>
          <w:sz w:val="28"/>
          <w:szCs w:val="28"/>
          <w:lang w:eastAsia="en-US"/>
        </w:rPr>
        <w:t>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</w:t>
      </w:r>
      <w:r>
        <w:rPr>
          <w:sz w:val="28"/>
          <w:szCs w:val="28"/>
          <w:lang w:eastAsia="en-US"/>
        </w:rPr>
        <w:t xml:space="preserve"> (функций), </w:t>
      </w:r>
      <w:r w:rsidRPr="00AB3D48">
        <w:rPr>
          <w:sz w:val="28"/>
          <w:szCs w:val="28"/>
          <w:lang w:eastAsia="en-US"/>
        </w:rPr>
        <w:t>Портал</w:t>
      </w:r>
      <w:r>
        <w:rPr>
          <w:sz w:val="28"/>
          <w:szCs w:val="28"/>
          <w:lang w:eastAsia="en-US"/>
        </w:rPr>
        <w:t>е</w:t>
      </w:r>
      <w:r w:rsidRPr="00AB3D48">
        <w:rPr>
          <w:sz w:val="28"/>
          <w:szCs w:val="28"/>
          <w:lang w:eastAsia="en-US"/>
        </w:rPr>
        <w:t xml:space="preserve"> государственных и муниципальных услуг </w:t>
      </w:r>
      <w:r>
        <w:rPr>
          <w:sz w:val="28"/>
          <w:szCs w:val="28"/>
          <w:lang w:eastAsia="en-US"/>
        </w:rPr>
        <w:t xml:space="preserve">(функций) </w:t>
      </w:r>
      <w:r w:rsidRPr="00AB3D48">
        <w:rPr>
          <w:sz w:val="28"/>
          <w:szCs w:val="28"/>
          <w:lang w:eastAsia="en-US"/>
        </w:rPr>
        <w:t>Вологодской области</w:t>
      </w:r>
      <w:r>
        <w:rPr>
          <w:sz w:val="28"/>
          <w:szCs w:val="28"/>
          <w:lang w:eastAsia="en-US"/>
        </w:rPr>
        <w:t>, посредством отправки электронного сообщения.</w:t>
      </w:r>
    </w:p>
    <w:p w:rsidR="00C572A5" w:rsidRDefault="00C572A5" w:rsidP="0081532D">
      <w:pPr>
        <w:tabs>
          <w:tab w:val="left" w:pos="567"/>
        </w:tabs>
        <w:ind w:firstLine="720"/>
        <w:rPr>
          <w:b/>
          <w:sz w:val="28"/>
          <w:szCs w:val="28"/>
        </w:rPr>
      </w:pPr>
    </w:p>
    <w:p w:rsidR="00C572A5" w:rsidRPr="004046AC" w:rsidRDefault="00C572A5" w:rsidP="00892D8D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4046AC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ОРМЫ КОНТРОЛЯ ЗА ИСПОЛНЕНИЕМ АДМИНИСТРАТИВНОГО РЕГЛАМЕНТА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b/>
          <w:sz w:val="28"/>
          <w:szCs w:val="28"/>
        </w:rPr>
      </w:pPr>
    </w:p>
    <w:p w:rsidR="00C572A5" w:rsidRPr="005C774B" w:rsidRDefault="00C572A5" w:rsidP="0081532D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Pr="005C774B">
        <w:rPr>
          <w:sz w:val="28"/>
          <w:szCs w:val="28"/>
        </w:rPr>
        <w:t>Контроль за соблюдение</w:t>
      </w:r>
      <w:r>
        <w:rPr>
          <w:sz w:val="28"/>
          <w:szCs w:val="28"/>
        </w:rPr>
        <w:t>м</w:t>
      </w:r>
      <w:r w:rsidRPr="005C774B">
        <w:rPr>
          <w:sz w:val="28"/>
          <w:szCs w:val="28"/>
        </w:rPr>
        <w:t xml:space="preserve"> и исполнением должностными лицами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 положений настоящего регламента и иных нормативных правовых актов, устанавливающих требования к предоставлению муниципальной услуги должностными </w:t>
      </w:r>
      <w:r>
        <w:rPr>
          <w:sz w:val="28"/>
          <w:szCs w:val="28"/>
        </w:rPr>
        <w:t>лицами и муниципальными служащими</w:t>
      </w:r>
      <w:r w:rsidRPr="005C774B">
        <w:rPr>
          <w:sz w:val="28"/>
          <w:szCs w:val="28"/>
        </w:rPr>
        <w:t xml:space="preserve">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 xml:space="preserve">, а также за принятием ими </w:t>
      </w:r>
      <w:r>
        <w:rPr>
          <w:sz w:val="28"/>
          <w:szCs w:val="28"/>
        </w:rPr>
        <w:t xml:space="preserve">решений включает в себя общий, </w:t>
      </w:r>
      <w:r w:rsidRPr="005C774B">
        <w:rPr>
          <w:sz w:val="28"/>
          <w:szCs w:val="28"/>
        </w:rPr>
        <w:t xml:space="preserve">текущий контроль. </w:t>
      </w:r>
    </w:p>
    <w:p w:rsidR="00C572A5" w:rsidRPr="005C774B" w:rsidRDefault="00C572A5" w:rsidP="0081532D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5C774B">
        <w:rPr>
          <w:sz w:val="28"/>
          <w:szCs w:val="28"/>
        </w:rPr>
        <w:t xml:space="preserve">Общий контроль над полнотой и качеством предоставления муниципальной услуги осуществляет руководитель </w:t>
      </w:r>
      <w:r>
        <w:rPr>
          <w:sz w:val="28"/>
          <w:szCs w:val="28"/>
        </w:rPr>
        <w:t>Уполномоченного органа</w:t>
      </w:r>
      <w:r w:rsidRPr="005C774B">
        <w:rPr>
          <w:sz w:val="28"/>
          <w:szCs w:val="28"/>
        </w:rPr>
        <w:t>.</w:t>
      </w:r>
    </w:p>
    <w:p w:rsidR="00C572A5" w:rsidRPr="00684D61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4.3. Текущий контроль</w:t>
      </w:r>
      <w:r w:rsidRPr="00684D61">
        <w:rPr>
          <w:sz w:val="28"/>
          <w:szCs w:val="28"/>
        </w:rPr>
        <w:t xml:space="preserve"> осуществляется </w:t>
      </w:r>
      <w:r>
        <w:rPr>
          <w:sz w:val="28"/>
          <w:szCs w:val="28"/>
        </w:rPr>
        <w:t xml:space="preserve">путем проведения плановых и внеплановых </w:t>
      </w:r>
      <w:r w:rsidRPr="00684D61">
        <w:rPr>
          <w:sz w:val="28"/>
          <w:szCs w:val="28"/>
        </w:rPr>
        <w:t xml:space="preserve">проверок </w:t>
      </w:r>
      <w:r>
        <w:rPr>
          <w:sz w:val="28"/>
          <w:szCs w:val="28"/>
        </w:rPr>
        <w:t>полноты и качества исполнения</w:t>
      </w:r>
      <w:r w:rsidRPr="00684D61">
        <w:rPr>
          <w:sz w:val="28"/>
          <w:szCs w:val="28"/>
        </w:rPr>
        <w:t xml:space="preserve"> положений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настоящего   регламент</w:t>
      </w:r>
      <w:r>
        <w:rPr>
          <w:sz w:val="28"/>
          <w:szCs w:val="28"/>
        </w:rPr>
        <w:t xml:space="preserve">а, иных нормативных правовых актов Российской Федерации и </w:t>
      </w:r>
      <w:r w:rsidRPr="00684D61">
        <w:rPr>
          <w:sz w:val="28"/>
          <w:szCs w:val="28"/>
        </w:rPr>
        <w:t>Вологод</w:t>
      </w:r>
      <w:r>
        <w:rPr>
          <w:sz w:val="28"/>
          <w:szCs w:val="28"/>
        </w:rPr>
        <w:t xml:space="preserve">ской области, устанавливающих </w:t>
      </w:r>
      <w:r w:rsidRPr="00684D61">
        <w:rPr>
          <w:sz w:val="28"/>
          <w:szCs w:val="28"/>
        </w:rPr>
        <w:t xml:space="preserve">требования к предоставлению муниципальной услуги. </w:t>
      </w:r>
    </w:p>
    <w:p w:rsidR="00C572A5" w:rsidRPr="00684D61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Периодичность проверок - плановые 1 раз в год, внеплановые – по </w:t>
      </w:r>
      <w:r w:rsidRPr="00684D61">
        <w:rPr>
          <w:sz w:val="28"/>
          <w:szCs w:val="28"/>
        </w:rPr>
        <w:t xml:space="preserve">конкретному обращению заявителя. </w:t>
      </w:r>
    </w:p>
    <w:p w:rsidR="00C572A5" w:rsidRPr="00684D61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проверки могут рассматриваться все</w:t>
      </w:r>
      <w:r w:rsidRPr="00684D61">
        <w:rPr>
          <w:sz w:val="28"/>
          <w:szCs w:val="28"/>
        </w:rPr>
        <w:t xml:space="preserve"> вопросы</w:t>
      </w:r>
      <w:r>
        <w:rPr>
          <w:sz w:val="28"/>
          <w:szCs w:val="28"/>
        </w:rPr>
        <w:t xml:space="preserve">, связанные с предоставлением </w:t>
      </w:r>
      <w:r w:rsidRPr="00684D61">
        <w:rPr>
          <w:sz w:val="28"/>
          <w:szCs w:val="28"/>
        </w:rPr>
        <w:t>мун</w:t>
      </w:r>
      <w:r>
        <w:rPr>
          <w:sz w:val="28"/>
          <w:szCs w:val="28"/>
        </w:rPr>
        <w:t xml:space="preserve">иципальной услуги (комплексные проверки) или отдельные </w:t>
      </w:r>
      <w:r w:rsidRPr="00684D61">
        <w:rPr>
          <w:sz w:val="28"/>
          <w:szCs w:val="28"/>
        </w:rPr>
        <w:t>вопросы</w:t>
      </w:r>
      <w:r>
        <w:rPr>
          <w:sz w:val="28"/>
          <w:szCs w:val="28"/>
        </w:rPr>
        <w:t xml:space="preserve"> </w:t>
      </w:r>
      <w:r w:rsidRPr="00684D61">
        <w:rPr>
          <w:sz w:val="28"/>
          <w:szCs w:val="28"/>
        </w:rPr>
        <w:t>(тематически</w:t>
      </w:r>
      <w:r>
        <w:rPr>
          <w:sz w:val="28"/>
          <w:szCs w:val="28"/>
        </w:rPr>
        <w:t xml:space="preserve">е проверки).  Вид проверки и срок ее проведения устанавливаются муниципальным правовым актом руководителя Уполномоченного органа о </w:t>
      </w:r>
      <w:r w:rsidRPr="00684D61">
        <w:rPr>
          <w:sz w:val="28"/>
          <w:szCs w:val="28"/>
        </w:rPr>
        <w:t>проведении про</w:t>
      </w:r>
      <w:r>
        <w:rPr>
          <w:sz w:val="28"/>
          <w:szCs w:val="28"/>
        </w:rPr>
        <w:t xml:space="preserve">верки с учетом периодичности комплексных проверок не менее 1 раза в год и тематических проверок – 2 </w:t>
      </w:r>
      <w:r w:rsidRPr="00684D61">
        <w:rPr>
          <w:sz w:val="28"/>
          <w:szCs w:val="28"/>
        </w:rPr>
        <w:t xml:space="preserve">раза в год. </w:t>
      </w:r>
    </w:p>
    <w:p w:rsidR="00C572A5" w:rsidRPr="00684D61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текущего контроля </w:t>
      </w:r>
      <w:r w:rsidRPr="00684D61">
        <w:rPr>
          <w:sz w:val="28"/>
          <w:szCs w:val="28"/>
        </w:rPr>
        <w:t>состав</w:t>
      </w:r>
      <w:r>
        <w:rPr>
          <w:sz w:val="28"/>
          <w:szCs w:val="28"/>
        </w:rPr>
        <w:t>ляется справка о результатах текущего контроля и выявленных</w:t>
      </w:r>
      <w:r w:rsidRPr="00684D61">
        <w:rPr>
          <w:sz w:val="28"/>
          <w:szCs w:val="28"/>
        </w:rPr>
        <w:t xml:space="preserve"> наруш</w:t>
      </w:r>
      <w:r>
        <w:rPr>
          <w:sz w:val="28"/>
          <w:szCs w:val="28"/>
        </w:rPr>
        <w:t xml:space="preserve">ениях, которая представляется руководителю Уполномоченного органа в </w:t>
      </w:r>
      <w:r w:rsidRPr="00684D61">
        <w:rPr>
          <w:sz w:val="28"/>
          <w:szCs w:val="28"/>
        </w:rPr>
        <w:t>т</w:t>
      </w:r>
      <w:r>
        <w:rPr>
          <w:sz w:val="28"/>
          <w:szCs w:val="28"/>
        </w:rPr>
        <w:t xml:space="preserve">ечение 10 рабочих дней после </w:t>
      </w:r>
      <w:r w:rsidRPr="00684D61">
        <w:rPr>
          <w:sz w:val="28"/>
          <w:szCs w:val="28"/>
        </w:rPr>
        <w:t xml:space="preserve">завершения проверки. </w:t>
      </w:r>
    </w:p>
    <w:p w:rsidR="00C572A5" w:rsidRPr="00684D61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4.4. Должностные лица,</w:t>
      </w:r>
      <w:r w:rsidRPr="00684D61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ветственные за предоставление муниципальной услуги, </w:t>
      </w:r>
      <w:r w:rsidRPr="00684D61">
        <w:rPr>
          <w:sz w:val="28"/>
          <w:szCs w:val="28"/>
        </w:rPr>
        <w:t>нес</w:t>
      </w:r>
      <w:r>
        <w:rPr>
          <w:sz w:val="28"/>
          <w:szCs w:val="28"/>
        </w:rPr>
        <w:t xml:space="preserve">ут персональную ответственность за соблюдение </w:t>
      </w:r>
      <w:r w:rsidRPr="00684D61">
        <w:rPr>
          <w:sz w:val="28"/>
          <w:szCs w:val="28"/>
        </w:rPr>
        <w:t xml:space="preserve">порядка предоставления муниципальной услуги. </w:t>
      </w:r>
    </w:p>
    <w:p w:rsidR="00C572A5" w:rsidRPr="00684D61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По результатам </w:t>
      </w:r>
      <w:r w:rsidRPr="00684D61">
        <w:rPr>
          <w:sz w:val="28"/>
          <w:szCs w:val="28"/>
        </w:rPr>
        <w:t xml:space="preserve">проведенных </w:t>
      </w:r>
      <w:r>
        <w:rPr>
          <w:sz w:val="28"/>
          <w:szCs w:val="28"/>
        </w:rPr>
        <w:t xml:space="preserve">проверок в случае выявления нарушений законодательства </w:t>
      </w:r>
      <w:r w:rsidRPr="00684D6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настоящего регламента осуществляется </w:t>
      </w:r>
      <w:r w:rsidRPr="00684D61">
        <w:rPr>
          <w:sz w:val="28"/>
          <w:szCs w:val="28"/>
        </w:rPr>
        <w:t>при</w:t>
      </w:r>
      <w:r>
        <w:rPr>
          <w:sz w:val="28"/>
          <w:szCs w:val="28"/>
        </w:rPr>
        <w:t xml:space="preserve">влечение виновных </w:t>
      </w:r>
      <w:r w:rsidRPr="00684D61">
        <w:rPr>
          <w:sz w:val="28"/>
          <w:szCs w:val="28"/>
        </w:rPr>
        <w:t>до</w:t>
      </w:r>
      <w:r>
        <w:rPr>
          <w:sz w:val="28"/>
          <w:szCs w:val="28"/>
        </w:rPr>
        <w:t xml:space="preserve">лжностных лиц Уполномоченного органа к ответственности в соответствии с действующим законодательством </w:t>
      </w:r>
      <w:r w:rsidRPr="00684D61">
        <w:rPr>
          <w:sz w:val="28"/>
          <w:szCs w:val="28"/>
        </w:rPr>
        <w:t xml:space="preserve">Российской Федерации. 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Ответственность за </w:t>
      </w:r>
      <w:r w:rsidRPr="00684D61">
        <w:rPr>
          <w:sz w:val="28"/>
          <w:szCs w:val="28"/>
        </w:rPr>
        <w:t>неисполн</w:t>
      </w:r>
      <w:r>
        <w:rPr>
          <w:sz w:val="28"/>
          <w:szCs w:val="28"/>
        </w:rPr>
        <w:t xml:space="preserve">ение, ненадлежащее исполнение возложенных </w:t>
      </w:r>
      <w:r w:rsidRPr="00684D61">
        <w:rPr>
          <w:sz w:val="28"/>
          <w:szCs w:val="28"/>
        </w:rPr>
        <w:t>обяз</w:t>
      </w:r>
      <w:r>
        <w:rPr>
          <w:sz w:val="28"/>
          <w:szCs w:val="28"/>
        </w:rPr>
        <w:t xml:space="preserve">анностей по </w:t>
      </w:r>
      <w:r w:rsidRPr="00684D61">
        <w:rPr>
          <w:sz w:val="28"/>
          <w:szCs w:val="28"/>
        </w:rPr>
        <w:t>предоста</w:t>
      </w:r>
      <w:r>
        <w:rPr>
          <w:sz w:val="28"/>
          <w:szCs w:val="28"/>
        </w:rPr>
        <w:t xml:space="preserve">влению муниципальной услуги, </w:t>
      </w:r>
      <w:r w:rsidRPr="00684D61">
        <w:rPr>
          <w:sz w:val="28"/>
          <w:szCs w:val="28"/>
        </w:rPr>
        <w:t>пр</w:t>
      </w:r>
      <w:r>
        <w:rPr>
          <w:sz w:val="28"/>
          <w:szCs w:val="28"/>
        </w:rPr>
        <w:t xml:space="preserve">едусмотренная в соответствии </w:t>
      </w:r>
      <w:r w:rsidRPr="00684D61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Трудовым кодексом Российской </w:t>
      </w:r>
      <w:r w:rsidRPr="00684D61">
        <w:rPr>
          <w:sz w:val="28"/>
          <w:szCs w:val="28"/>
        </w:rPr>
        <w:t>Фе</w:t>
      </w:r>
      <w:r>
        <w:rPr>
          <w:sz w:val="28"/>
          <w:szCs w:val="28"/>
        </w:rPr>
        <w:t xml:space="preserve">дерации, Кодексом Российской Федерации об административных правонарушениях, возлагается </w:t>
      </w:r>
      <w:r w:rsidRPr="00684D6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лиц, замещающих должности в Уполномоченном органе, </w:t>
      </w:r>
      <w:r w:rsidRPr="00684D61">
        <w:rPr>
          <w:sz w:val="28"/>
          <w:szCs w:val="28"/>
        </w:rPr>
        <w:t>отв</w:t>
      </w:r>
      <w:r>
        <w:rPr>
          <w:sz w:val="28"/>
          <w:szCs w:val="28"/>
        </w:rPr>
        <w:t xml:space="preserve">етственных за предоставление муниципальной </w:t>
      </w:r>
      <w:r w:rsidRPr="00684D61">
        <w:rPr>
          <w:sz w:val="28"/>
          <w:szCs w:val="28"/>
        </w:rPr>
        <w:t>услуги.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</w:p>
    <w:p w:rsidR="00C572A5" w:rsidRPr="00F33F3F" w:rsidRDefault="00C572A5" w:rsidP="0081532D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УСЛУЖАЩИХ</w:t>
      </w:r>
    </w:p>
    <w:p w:rsidR="00C572A5" w:rsidRDefault="00C572A5" w:rsidP="0081532D">
      <w:pPr>
        <w:tabs>
          <w:tab w:val="left" w:pos="567"/>
        </w:tabs>
        <w:ind w:firstLine="720"/>
        <w:jc w:val="center"/>
        <w:rPr>
          <w:b/>
          <w:sz w:val="28"/>
          <w:szCs w:val="28"/>
        </w:rPr>
      </w:pPr>
    </w:p>
    <w:p w:rsidR="00C572A5" w:rsidRPr="005C774B" w:rsidRDefault="00C572A5" w:rsidP="0081532D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5C774B">
        <w:rPr>
          <w:sz w:val="28"/>
          <w:szCs w:val="28"/>
        </w:rPr>
        <w:t xml:space="preserve"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 </w:t>
      </w:r>
    </w:p>
    <w:p w:rsidR="00C572A5" w:rsidRPr="005C774B" w:rsidRDefault="00C572A5" w:rsidP="0081532D">
      <w:pPr>
        <w:pStyle w:val="ListParagraph"/>
        <w:tabs>
          <w:tab w:val="left" w:pos="567"/>
        </w:tabs>
        <w:ind w:left="0" w:firstLine="720"/>
        <w:jc w:val="both"/>
        <w:rPr>
          <w:sz w:val="28"/>
          <w:szCs w:val="28"/>
        </w:rPr>
      </w:pPr>
      <w:r w:rsidRPr="005C774B">
        <w:rPr>
          <w:sz w:val="28"/>
          <w:szCs w:val="28"/>
        </w:rPr>
        <w:t xml:space="preserve"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 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Предметом </w:t>
      </w:r>
      <w:r w:rsidRPr="00F33F3F">
        <w:rPr>
          <w:sz w:val="28"/>
          <w:szCs w:val="28"/>
        </w:rPr>
        <w:t>досудебного (внесудеб</w:t>
      </w:r>
      <w:r>
        <w:rPr>
          <w:sz w:val="28"/>
          <w:szCs w:val="28"/>
        </w:rPr>
        <w:t>ного) обжалования могут быть решения (действия,</w:t>
      </w:r>
      <w:r w:rsidRPr="00F33F3F">
        <w:rPr>
          <w:sz w:val="28"/>
          <w:szCs w:val="28"/>
        </w:rPr>
        <w:t xml:space="preserve"> бездействие), </w:t>
      </w:r>
      <w:r>
        <w:rPr>
          <w:sz w:val="28"/>
          <w:szCs w:val="28"/>
        </w:rPr>
        <w:t xml:space="preserve">принятые (осуществленные) при предоставлении </w:t>
      </w:r>
      <w:r w:rsidRPr="00F33F3F">
        <w:rPr>
          <w:sz w:val="28"/>
          <w:szCs w:val="28"/>
        </w:rPr>
        <w:t xml:space="preserve">муниципальной услуги.  </w:t>
      </w:r>
    </w:p>
    <w:p w:rsidR="00C572A5" w:rsidRPr="00155984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Заявитель может обратиться с жалобой в том числе в следующих случаях:</w:t>
      </w:r>
    </w:p>
    <w:p w:rsidR="00C572A5" w:rsidRPr="00155984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C572A5" w:rsidRPr="00155984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>нарушение срока предоставления муниципальной услуги;</w:t>
      </w:r>
    </w:p>
    <w:p w:rsidR="00C572A5" w:rsidRPr="00155984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предоставления муниципальной услуги;</w:t>
      </w:r>
    </w:p>
    <w:p w:rsidR="00C572A5" w:rsidRPr="00155984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 xml:space="preserve">, муниципальными правовыми актами </w:t>
      </w:r>
      <w:r>
        <w:rPr>
          <w:sz w:val="28"/>
          <w:szCs w:val="28"/>
        </w:rPr>
        <w:t xml:space="preserve">Шекснинского муниципального района </w:t>
      </w:r>
      <w:r w:rsidRPr="00155984">
        <w:rPr>
          <w:sz w:val="28"/>
          <w:szCs w:val="28"/>
        </w:rPr>
        <w:t>для пред</w:t>
      </w:r>
      <w:r>
        <w:rPr>
          <w:sz w:val="28"/>
          <w:szCs w:val="28"/>
        </w:rPr>
        <w:t>оставления муниципальной услуги</w:t>
      </w:r>
      <w:r w:rsidRPr="00155984">
        <w:rPr>
          <w:sz w:val="28"/>
          <w:szCs w:val="28"/>
        </w:rPr>
        <w:t>;</w:t>
      </w:r>
    </w:p>
    <w:p w:rsidR="00C572A5" w:rsidRPr="00155984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C572A5" w:rsidRPr="00155984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>
        <w:rPr>
          <w:sz w:val="28"/>
          <w:szCs w:val="28"/>
        </w:rPr>
        <w:t>Вологодской области</w:t>
      </w:r>
      <w:r w:rsidRPr="00155984">
        <w:rPr>
          <w:sz w:val="28"/>
          <w:szCs w:val="28"/>
        </w:rPr>
        <w:t>, муниципальными правовыми актами</w:t>
      </w:r>
      <w:r>
        <w:rPr>
          <w:sz w:val="28"/>
          <w:szCs w:val="28"/>
        </w:rPr>
        <w:t xml:space="preserve"> Шекснинского муниципального района</w:t>
      </w:r>
      <w:r w:rsidRPr="00155984">
        <w:rPr>
          <w:sz w:val="28"/>
          <w:szCs w:val="28"/>
        </w:rPr>
        <w:t>;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155984">
        <w:rPr>
          <w:sz w:val="28"/>
          <w:szCs w:val="28"/>
        </w:rPr>
        <w:t xml:space="preserve">отказ органа, предоставляющего муниципальную услугу, </w:t>
      </w:r>
      <w:r>
        <w:rPr>
          <w:sz w:val="28"/>
          <w:szCs w:val="28"/>
        </w:rPr>
        <w:t xml:space="preserve">муниципального служащего либо </w:t>
      </w:r>
      <w:r w:rsidRPr="00155984">
        <w:rPr>
          <w:sz w:val="28"/>
          <w:szCs w:val="28"/>
        </w:rPr>
        <w:t>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Основанием для начала </w:t>
      </w:r>
      <w:r w:rsidRPr="00F33F3F">
        <w:rPr>
          <w:sz w:val="28"/>
          <w:szCs w:val="28"/>
        </w:rPr>
        <w:t>процеду</w:t>
      </w:r>
      <w:r>
        <w:rPr>
          <w:sz w:val="28"/>
          <w:szCs w:val="28"/>
        </w:rPr>
        <w:t xml:space="preserve">ры досудебного (внесудебного) </w:t>
      </w:r>
      <w:r w:rsidRPr="00F33F3F">
        <w:rPr>
          <w:sz w:val="28"/>
          <w:szCs w:val="28"/>
        </w:rPr>
        <w:t>обжа</w:t>
      </w:r>
      <w:r>
        <w:rPr>
          <w:sz w:val="28"/>
          <w:szCs w:val="28"/>
        </w:rPr>
        <w:t xml:space="preserve">лования является поступление </w:t>
      </w:r>
      <w:r w:rsidRPr="00F33F3F">
        <w:rPr>
          <w:sz w:val="28"/>
          <w:szCs w:val="28"/>
        </w:rPr>
        <w:t>жалоб</w:t>
      </w:r>
      <w:r>
        <w:rPr>
          <w:sz w:val="28"/>
          <w:szCs w:val="28"/>
        </w:rPr>
        <w:t>ы заявителя в Уполномоченный орган</w:t>
      </w:r>
      <w:r w:rsidRPr="00F33F3F">
        <w:rPr>
          <w:sz w:val="28"/>
          <w:szCs w:val="28"/>
        </w:rPr>
        <w:t>.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части досудебного обжалования заявитель вправе лично, а также письменно постовым или факсимильным отправлением, с использованием информационно-телекоммуникационной сети «Интернет», официального сайта Уполномоченного органа, Портала государственных и муниципальных услуг (функций) Вологодской области обратиться в адрес руководителя Уполномоченного органа для обжалования действий (бездействия)</w:t>
      </w:r>
      <w:r w:rsidRPr="00F33F3F">
        <w:rPr>
          <w:sz w:val="28"/>
          <w:szCs w:val="28"/>
        </w:rPr>
        <w:t xml:space="preserve"> </w:t>
      </w:r>
      <w:r>
        <w:rPr>
          <w:sz w:val="28"/>
          <w:szCs w:val="28"/>
        </w:rPr>
        <w:t>и решений должностных лиц, муниципальных служащих, принятых ими в ходе предоставления муниципальной услуги.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В досудебном порядке </w:t>
      </w:r>
      <w:r w:rsidRPr="00F33F3F">
        <w:rPr>
          <w:sz w:val="28"/>
          <w:szCs w:val="28"/>
        </w:rPr>
        <w:t>мо</w:t>
      </w:r>
      <w:r>
        <w:rPr>
          <w:sz w:val="28"/>
          <w:szCs w:val="28"/>
        </w:rPr>
        <w:t xml:space="preserve">гут быть обжалованы действия </w:t>
      </w:r>
      <w:r w:rsidRPr="00F33F3F">
        <w:rPr>
          <w:sz w:val="28"/>
          <w:szCs w:val="28"/>
        </w:rPr>
        <w:t xml:space="preserve">(бездействие) и решения: 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должностных лиц, муниципальных служащих Уполномоченного органа - руководителю Уполномоченного органа;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 Уполномоченного органа – первому заместителю Главы администрации Шекснинского муниципального района, Главе Шекснинского муниципального района;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МФЦ – в администрацию Шекснинского муниципального района.</w:t>
      </w:r>
    </w:p>
    <w:p w:rsidR="00C572A5" w:rsidRPr="00D81EAB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</w:t>
      </w:r>
      <w:r w:rsidRPr="00D81EAB">
        <w:rPr>
          <w:sz w:val="28"/>
          <w:szCs w:val="28"/>
        </w:rPr>
        <w:t>Жалоба должна содержать:</w:t>
      </w:r>
    </w:p>
    <w:p w:rsidR="00C572A5" w:rsidRPr="00D81EAB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наименование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 xml:space="preserve">органа, должностного лица </w:t>
      </w:r>
      <w:r>
        <w:rPr>
          <w:sz w:val="28"/>
          <w:szCs w:val="28"/>
        </w:rPr>
        <w:t xml:space="preserve">либо муниципального служащего Уполномоченного </w:t>
      </w:r>
      <w:r w:rsidRPr="00D81EAB">
        <w:rPr>
          <w:sz w:val="28"/>
          <w:szCs w:val="28"/>
        </w:rPr>
        <w:t>органа, решения и действия (бездействие) которых обжалуются;</w:t>
      </w:r>
    </w:p>
    <w:p w:rsidR="00C572A5" w:rsidRPr="00D81EAB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572A5" w:rsidRPr="00D81EAB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сведения об обжалуемых решениях и действиях (бездействии) </w:t>
      </w:r>
      <w:r>
        <w:rPr>
          <w:sz w:val="28"/>
          <w:szCs w:val="28"/>
        </w:rPr>
        <w:t>Уполномоченного органа</w:t>
      </w:r>
      <w:r w:rsidRPr="00D81EAB">
        <w:rPr>
          <w:sz w:val="28"/>
          <w:szCs w:val="28"/>
        </w:rPr>
        <w:t>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>;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 xml:space="preserve">доводы, на основании которых заявитель не согласен с решением и действием (бездействием) </w:t>
      </w:r>
      <w:r>
        <w:rPr>
          <w:sz w:val="28"/>
          <w:szCs w:val="28"/>
        </w:rPr>
        <w:t xml:space="preserve">Уполномоченного </w:t>
      </w:r>
      <w:r w:rsidRPr="00D81EAB">
        <w:rPr>
          <w:sz w:val="28"/>
          <w:szCs w:val="28"/>
        </w:rPr>
        <w:t>органа, должностного лица либо муниципального служащего</w:t>
      </w:r>
      <w:r>
        <w:rPr>
          <w:sz w:val="28"/>
          <w:szCs w:val="28"/>
        </w:rPr>
        <w:t xml:space="preserve"> Уполномоченного органа</w:t>
      </w:r>
      <w:r w:rsidRPr="00D81EAB">
        <w:rPr>
          <w:sz w:val="28"/>
          <w:szCs w:val="28"/>
        </w:rPr>
        <w:t xml:space="preserve">. </w:t>
      </w:r>
    </w:p>
    <w:p w:rsidR="00C572A5" w:rsidRPr="00D81EAB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D81EAB">
        <w:rPr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5.6. На стадии досудебного обжалования действий (бездействия) Уполномоченного органа, должностного лица либо муниципального служащего Уполномоченного органа,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Pr="00D81EAB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 xml:space="preserve">Уполномоченный </w:t>
      </w:r>
      <w:r w:rsidRPr="00D81EAB">
        <w:rPr>
          <w:sz w:val="28"/>
          <w:szCs w:val="28"/>
        </w:rPr>
        <w:t>орган, рассм</w:t>
      </w:r>
      <w:r>
        <w:rPr>
          <w:sz w:val="28"/>
          <w:szCs w:val="28"/>
        </w:rPr>
        <w:t>атривается в течение 15</w:t>
      </w:r>
      <w:r w:rsidRPr="00D81EAB">
        <w:rPr>
          <w:sz w:val="28"/>
          <w:szCs w:val="28"/>
        </w:rPr>
        <w:t xml:space="preserve"> рабочих дней со дня ее регистрации, а в случае обжалования отказа </w:t>
      </w:r>
      <w:r>
        <w:rPr>
          <w:sz w:val="28"/>
          <w:szCs w:val="28"/>
        </w:rPr>
        <w:t xml:space="preserve">Уполномоченного органа, должностного лица либо муниципального служащего Уполномоченного </w:t>
      </w:r>
      <w:r w:rsidRPr="00D81EAB">
        <w:rPr>
          <w:sz w:val="28"/>
          <w:szCs w:val="28"/>
        </w:rPr>
        <w:t>органа</w:t>
      </w:r>
      <w:r>
        <w:rPr>
          <w:sz w:val="28"/>
          <w:szCs w:val="28"/>
        </w:rPr>
        <w:t xml:space="preserve"> </w:t>
      </w:r>
      <w:r w:rsidRPr="00D81EAB">
        <w:rPr>
          <w:sz w:val="28"/>
          <w:szCs w:val="28"/>
        </w:rPr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r>
        <w:rPr>
          <w:sz w:val="28"/>
          <w:szCs w:val="28"/>
        </w:rPr>
        <w:t xml:space="preserve"> пяти </w:t>
      </w:r>
      <w:r w:rsidRPr="00D81EAB">
        <w:rPr>
          <w:sz w:val="28"/>
          <w:szCs w:val="28"/>
        </w:rPr>
        <w:t xml:space="preserve">рабочих дней со дня ее регистрации.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5.8. </w:t>
      </w:r>
      <w:r w:rsidRPr="00F33F3F">
        <w:rPr>
          <w:sz w:val="28"/>
          <w:szCs w:val="28"/>
        </w:rPr>
        <w:t xml:space="preserve">Случаи оставления жалобы без ответа: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наличие  в  жалобе  нецензурных  ли</w:t>
      </w:r>
      <w:r>
        <w:rPr>
          <w:sz w:val="28"/>
          <w:szCs w:val="28"/>
        </w:rPr>
        <w:t xml:space="preserve">бо  оскорбительных  выражений,  </w:t>
      </w:r>
      <w:r w:rsidRPr="00F33F3F">
        <w:rPr>
          <w:sz w:val="28"/>
          <w:szCs w:val="28"/>
        </w:rPr>
        <w:t>угроз  жизни,  здоровью  и  имуществу  должностног</w:t>
      </w:r>
      <w:r>
        <w:rPr>
          <w:sz w:val="28"/>
          <w:szCs w:val="28"/>
        </w:rPr>
        <w:t xml:space="preserve">о  лица,  а  также  членов  его </w:t>
      </w:r>
      <w:r w:rsidRPr="00F33F3F">
        <w:rPr>
          <w:sz w:val="28"/>
          <w:szCs w:val="28"/>
        </w:rPr>
        <w:t xml:space="preserve">семьи;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33F3F">
        <w:rPr>
          <w:sz w:val="28"/>
          <w:szCs w:val="28"/>
        </w:rPr>
        <w:t>отсутствие  возможности  прочитать  каку</w:t>
      </w:r>
      <w:r>
        <w:rPr>
          <w:sz w:val="28"/>
          <w:szCs w:val="28"/>
        </w:rPr>
        <w:t xml:space="preserve">ю-либо  часть  текста  жалобы, </w:t>
      </w:r>
      <w:r w:rsidRPr="00F33F3F">
        <w:rPr>
          <w:sz w:val="28"/>
          <w:szCs w:val="28"/>
        </w:rPr>
        <w:t>фамилию,  имя,  отчество (при  наличии)  и (или</w:t>
      </w:r>
      <w:r>
        <w:rPr>
          <w:sz w:val="28"/>
          <w:szCs w:val="28"/>
        </w:rPr>
        <w:t xml:space="preserve">)  почтовый  адрес  заявителя, </w:t>
      </w:r>
      <w:r w:rsidRPr="00F33F3F">
        <w:rPr>
          <w:sz w:val="28"/>
          <w:szCs w:val="28"/>
        </w:rPr>
        <w:t xml:space="preserve">указанные в жалобе.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вышеуказанных случаях заявителю не </w:t>
      </w:r>
      <w:r w:rsidRPr="00F33F3F">
        <w:rPr>
          <w:sz w:val="28"/>
          <w:szCs w:val="28"/>
        </w:rPr>
        <w:t>п</w:t>
      </w:r>
      <w:r>
        <w:rPr>
          <w:sz w:val="28"/>
          <w:szCs w:val="28"/>
        </w:rPr>
        <w:t>озднее трех рабочих дней со дня регистрации направляется</w:t>
      </w:r>
      <w:r w:rsidRPr="00F33F3F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 xml:space="preserve">ое уведомление об оставлении жалобы </w:t>
      </w:r>
      <w:r w:rsidRPr="00F33F3F">
        <w:rPr>
          <w:sz w:val="28"/>
          <w:szCs w:val="28"/>
        </w:rPr>
        <w:t>без</w:t>
      </w:r>
      <w:r>
        <w:rPr>
          <w:sz w:val="28"/>
          <w:szCs w:val="28"/>
        </w:rPr>
        <w:t xml:space="preserve"> ответа с указанием</w:t>
      </w:r>
      <w:r w:rsidRPr="00F33F3F">
        <w:rPr>
          <w:sz w:val="28"/>
          <w:szCs w:val="28"/>
        </w:rPr>
        <w:t xml:space="preserve"> осн</w:t>
      </w:r>
      <w:r>
        <w:rPr>
          <w:sz w:val="28"/>
          <w:szCs w:val="28"/>
        </w:rPr>
        <w:t xml:space="preserve">ований принятого решения, за исключением случая, если в жалобе не </w:t>
      </w:r>
      <w:r w:rsidRPr="00F33F3F">
        <w:rPr>
          <w:sz w:val="28"/>
          <w:szCs w:val="28"/>
        </w:rPr>
        <w:t>указан</w:t>
      </w:r>
      <w:r>
        <w:rPr>
          <w:sz w:val="28"/>
          <w:szCs w:val="28"/>
        </w:rPr>
        <w:t xml:space="preserve">ы фамилия заявителя и (или) </w:t>
      </w:r>
      <w:r w:rsidRPr="00F33F3F">
        <w:rPr>
          <w:sz w:val="28"/>
          <w:szCs w:val="28"/>
        </w:rPr>
        <w:t xml:space="preserve">почтовый адрес, по которому должен быть направлен ответ.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r w:rsidRPr="00F33F3F">
        <w:rPr>
          <w:sz w:val="28"/>
          <w:szCs w:val="28"/>
        </w:rPr>
        <w:t xml:space="preserve">Случаи отказа в удовлетворении жалобы: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F33F3F">
        <w:rPr>
          <w:sz w:val="28"/>
          <w:szCs w:val="28"/>
        </w:rPr>
        <w:t>отсутствие</w:t>
      </w:r>
      <w:r>
        <w:rPr>
          <w:sz w:val="28"/>
          <w:szCs w:val="28"/>
        </w:rPr>
        <w:t xml:space="preserve"> нарушения </w:t>
      </w:r>
      <w:r w:rsidRPr="00F33F3F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предоставления муниципальной </w:t>
      </w:r>
      <w:r w:rsidRPr="00F33F3F">
        <w:rPr>
          <w:sz w:val="28"/>
          <w:szCs w:val="28"/>
        </w:rPr>
        <w:t xml:space="preserve">услуги;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наличие вступившего в законную </w:t>
      </w:r>
      <w:r w:rsidRPr="00F33F3F">
        <w:rPr>
          <w:sz w:val="28"/>
          <w:szCs w:val="28"/>
        </w:rPr>
        <w:t>сил</w:t>
      </w:r>
      <w:r>
        <w:rPr>
          <w:sz w:val="28"/>
          <w:szCs w:val="28"/>
        </w:rPr>
        <w:t xml:space="preserve">у решения суда, арбитражного </w:t>
      </w:r>
      <w:r w:rsidRPr="00F33F3F">
        <w:rPr>
          <w:sz w:val="28"/>
          <w:szCs w:val="28"/>
        </w:rPr>
        <w:t xml:space="preserve">суда по жалобе о том же предмете и по тем же основаниям;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подача жалобы лицом, полномочия которого не подтверждены в </w:t>
      </w:r>
      <w:r w:rsidRPr="00F33F3F">
        <w:rPr>
          <w:sz w:val="28"/>
          <w:szCs w:val="28"/>
        </w:rPr>
        <w:t xml:space="preserve">порядке, установленном законодательством Российской Федерации;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наличие решения по жалобе, </w:t>
      </w:r>
      <w:r w:rsidRPr="00F33F3F">
        <w:rPr>
          <w:sz w:val="28"/>
          <w:szCs w:val="28"/>
        </w:rPr>
        <w:t>принятого</w:t>
      </w:r>
      <w:r>
        <w:rPr>
          <w:sz w:val="28"/>
          <w:szCs w:val="28"/>
        </w:rPr>
        <w:t xml:space="preserve"> ранее в отношении того же </w:t>
      </w:r>
      <w:r w:rsidRPr="00F33F3F">
        <w:rPr>
          <w:sz w:val="28"/>
          <w:szCs w:val="28"/>
        </w:rPr>
        <w:t xml:space="preserve">заявителя и по тому же предмету жалобы.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По результатам рассмотрения жалобы </w:t>
      </w:r>
      <w:r w:rsidRPr="00F33F3F">
        <w:rPr>
          <w:sz w:val="28"/>
          <w:szCs w:val="28"/>
        </w:rPr>
        <w:t>принимае</w:t>
      </w:r>
      <w:r>
        <w:rPr>
          <w:sz w:val="28"/>
          <w:szCs w:val="28"/>
        </w:rPr>
        <w:t xml:space="preserve">тся одно из </w:t>
      </w:r>
      <w:r w:rsidRPr="00F33F3F">
        <w:rPr>
          <w:sz w:val="28"/>
          <w:szCs w:val="28"/>
        </w:rPr>
        <w:t xml:space="preserve">следующих решений: 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удовлетворении жалобы, в том</w:t>
      </w:r>
      <w:r w:rsidRPr="00F33F3F">
        <w:rPr>
          <w:sz w:val="28"/>
          <w:szCs w:val="28"/>
        </w:rPr>
        <w:t xml:space="preserve"> чис</w:t>
      </w:r>
      <w:r>
        <w:rPr>
          <w:sz w:val="28"/>
          <w:szCs w:val="28"/>
        </w:rPr>
        <w:t xml:space="preserve">ле в форме отмены принятого решения, исправления допущенных Уполномоченным органом опечаток и ошибок в выданных в результате </w:t>
      </w:r>
      <w:r w:rsidRPr="00F33F3F">
        <w:rPr>
          <w:sz w:val="28"/>
          <w:szCs w:val="28"/>
        </w:rPr>
        <w:t>предос</w:t>
      </w:r>
      <w:r>
        <w:rPr>
          <w:sz w:val="28"/>
          <w:szCs w:val="28"/>
        </w:rPr>
        <w:t xml:space="preserve">тавления муниципальной услуги </w:t>
      </w:r>
      <w:r w:rsidRPr="00F33F3F">
        <w:rPr>
          <w:sz w:val="28"/>
          <w:szCs w:val="28"/>
        </w:rPr>
        <w:t>доку</w:t>
      </w:r>
      <w:r>
        <w:rPr>
          <w:sz w:val="28"/>
          <w:szCs w:val="28"/>
        </w:rPr>
        <w:t xml:space="preserve">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Вологодской </w:t>
      </w:r>
      <w:r w:rsidRPr="00F33F3F">
        <w:rPr>
          <w:sz w:val="28"/>
          <w:szCs w:val="28"/>
        </w:rPr>
        <w:t>облас</w:t>
      </w:r>
      <w:r>
        <w:rPr>
          <w:sz w:val="28"/>
          <w:szCs w:val="28"/>
        </w:rPr>
        <w:t xml:space="preserve">ти, муниципальными правовыми </w:t>
      </w:r>
      <w:r w:rsidRPr="00F33F3F">
        <w:rPr>
          <w:sz w:val="28"/>
          <w:szCs w:val="28"/>
        </w:rPr>
        <w:t>актами Шекснинского муниципального района,</w:t>
      </w:r>
      <w:r>
        <w:rPr>
          <w:sz w:val="28"/>
          <w:szCs w:val="28"/>
        </w:rPr>
        <w:t xml:space="preserve"> а также в иных формах;  </w:t>
      </w:r>
    </w:p>
    <w:p w:rsidR="00C572A5" w:rsidRPr="00F33F3F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 w:rsidRPr="00F33F3F">
        <w:rPr>
          <w:sz w:val="28"/>
          <w:szCs w:val="28"/>
        </w:rPr>
        <w:t xml:space="preserve">об отказе в удовлетворении жалобы. </w:t>
      </w:r>
    </w:p>
    <w:p w:rsidR="00C572A5" w:rsidRDefault="00C572A5" w:rsidP="0081532D">
      <w:pPr>
        <w:tabs>
          <w:tab w:val="left" w:pos="567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F33F3F">
        <w:rPr>
          <w:sz w:val="28"/>
          <w:szCs w:val="28"/>
        </w:rPr>
        <w:t>Не позднее дня, следующего за дн</w:t>
      </w:r>
      <w:r>
        <w:rPr>
          <w:sz w:val="28"/>
          <w:szCs w:val="28"/>
        </w:rPr>
        <w:t>ем принятия решения, указанного в пункте 5.10. настоящего регламента, заявителю в письменной форме и по желанию заявителя в</w:t>
      </w:r>
      <w:r w:rsidRPr="00F33F3F">
        <w:rPr>
          <w:sz w:val="28"/>
          <w:szCs w:val="28"/>
        </w:rPr>
        <w:t xml:space="preserve"> эле</w:t>
      </w:r>
      <w:r>
        <w:rPr>
          <w:sz w:val="28"/>
          <w:szCs w:val="28"/>
        </w:rPr>
        <w:t xml:space="preserve">ктронной форме направляется </w:t>
      </w:r>
      <w:r w:rsidRPr="00F33F3F">
        <w:rPr>
          <w:sz w:val="28"/>
          <w:szCs w:val="28"/>
        </w:rPr>
        <w:t>мотивированный ответ о результатах рассмотрения жалобы.</w:t>
      </w:r>
    </w:p>
    <w:p w:rsidR="00C572A5" w:rsidRDefault="00C572A5" w:rsidP="00892D8D">
      <w:pPr>
        <w:pStyle w:val="Heading1"/>
        <w:jc w:val="lef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3" w:name="sub_60"/>
    </w:p>
    <w:p w:rsidR="00C572A5" w:rsidRPr="00481D66" w:rsidRDefault="00C572A5" w:rsidP="00892D8D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r w:rsidRPr="00481D66">
        <w:rPr>
          <w:rFonts w:ascii="Times New Roman" w:hAnsi="Times New Roman" w:cs="Times New Roman"/>
          <w:color w:val="000000"/>
          <w:sz w:val="28"/>
          <w:szCs w:val="28"/>
        </w:rPr>
        <w:t>6. З</w:t>
      </w:r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>АКЛЮЧИТЕЛЬНЫЕ ПОЛОЖЕНИЯ</w:t>
      </w:r>
    </w:p>
    <w:p w:rsidR="00C572A5" w:rsidRPr="00481D66" w:rsidRDefault="00C572A5" w:rsidP="0081532D">
      <w:pPr>
        <w:ind w:firstLine="720"/>
        <w:jc w:val="both"/>
        <w:rPr>
          <w:color w:val="000000"/>
          <w:sz w:val="28"/>
          <w:szCs w:val="28"/>
        </w:rPr>
      </w:pPr>
      <w:bookmarkStart w:id="4" w:name="sub_61"/>
      <w:r>
        <w:rPr>
          <w:color w:val="000000"/>
          <w:sz w:val="28"/>
          <w:szCs w:val="28"/>
        </w:rPr>
        <w:t xml:space="preserve">6.1. </w:t>
      </w:r>
      <w:r w:rsidRPr="00481D66">
        <w:rPr>
          <w:color w:val="000000"/>
          <w:sz w:val="28"/>
          <w:szCs w:val="28"/>
        </w:rPr>
        <w:t xml:space="preserve">Настоящий регламент является </w:t>
      </w:r>
      <w:r>
        <w:rPr>
          <w:color w:val="000000"/>
          <w:sz w:val="28"/>
          <w:szCs w:val="28"/>
        </w:rPr>
        <w:t xml:space="preserve">обязательным для исполнения при </w:t>
      </w:r>
      <w:r w:rsidRPr="00481D66">
        <w:rPr>
          <w:color w:val="000000"/>
          <w:sz w:val="28"/>
          <w:szCs w:val="28"/>
        </w:rPr>
        <w:t>предоставлении муниципальной услуги.</w:t>
      </w:r>
    </w:p>
    <w:p w:rsidR="00C572A5" w:rsidRPr="00EE400C" w:rsidRDefault="00C572A5" w:rsidP="0081532D">
      <w:pPr>
        <w:ind w:firstLine="720"/>
        <w:jc w:val="both"/>
        <w:rPr>
          <w:color w:val="000000"/>
          <w:sz w:val="28"/>
          <w:szCs w:val="28"/>
        </w:rPr>
      </w:pPr>
      <w:bookmarkStart w:id="5" w:name="sub_62"/>
      <w:bookmarkEnd w:id="4"/>
      <w:r>
        <w:rPr>
          <w:color w:val="000000"/>
          <w:sz w:val="28"/>
          <w:szCs w:val="28"/>
        </w:rPr>
        <w:t xml:space="preserve">6.2. </w:t>
      </w:r>
      <w:r w:rsidRPr="00481D66">
        <w:rPr>
          <w:color w:val="000000"/>
          <w:sz w:val="28"/>
          <w:szCs w:val="28"/>
        </w:rPr>
        <w:t>По вопросам, не урегулированным настоящим регламентом, необходимо руководствоваться действующим законодательством.</w:t>
      </w:r>
      <w:bookmarkEnd w:id="5"/>
    </w:p>
    <w:p w:rsidR="00C572A5" w:rsidRDefault="00C572A5" w:rsidP="0081532D">
      <w:pPr>
        <w:ind w:firstLine="720"/>
        <w:jc w:val="both"/>
        <w:rPr>
          <w:b/>
          <w:sz w:val="28"/>
          <w:szCs w:val="28"/>
        </w:rPr>
      </w:pPr>
    </w:p>
    <w:p w:rsidR="00C572A5" w:rsidRDefault="00C572A5" w:rsidP="0081532D">
      <w:pPr>
        <w:ind w:firstLine="720"/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3057C1">
      <w:pPr>
        <w:jc w:val="both"/>
        <w:rPr>
          <w:b/>
          <w:sz w:val="28"/>
          <w:szCs w:val="28"/>
        </w:rPr>
      </w:pPr>
    </w:p>
    <w:p w:rsidR="00C572A5" w:rsidRDefault="00C572A5" w:rsidP="0095752F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>Приложение 1 к регламенту</w:t>
      </w:r>
    </w:p>
    <w:p w:rsidR="00C572A5" w:rsidRDefault="00C572A5" w:rsidP="0095752F">
      <w:pPr>
        <w:jc w:val="right"/>
        <w:rPr>
          <w:sz w:val="28"/>
          <w:szCs w:val="28"/>
        </w:rPr>
      </w:pPr>
    </w:p>
    <w:p w:rsidR="00C572A5" w:rsidRDefault="00C572A5" w:rsidP="002907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290747">
        <w:rPr>
          <w:sz w:val="28"/>
          <w:szCs w:val="28"/>
        </w:rPr>
        <w:t>Начальнику Управления образования</w:t>
      </w:r>
      <w:r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C572A5" w:rsidRDefault="00C572A5" w:rsidP="002907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_______________________________ </w:t>
      </w:r>
    </w:p>
    <w:p w:rsidR="00C572A5" w:rsidRPr="00290747" w:rsidRDefault="00C572A5" w:rsidP="00453F9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C572A5" w:rsidRPr="00A04542" w:rsidRDefault="00C572A5" w:rsidP="003057C1">
      <w:pPr>
        <w:pStyle w:val="ListParagraph"/>
        <w:ind w:left="0"/>
        <w:rPr>
          <w:sz w:val="28"/>
          <w:szCs w:val="28"/>
        </w:rPr>
      </w:pPr>
    </w:p>
    <w:p w:rsidR="00C572A5" w:rsidRDefault="00C572A5" w:rsidP="003057C1">
      <w:pPr>
        <w:pStyle w:val="ListParagraph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C572A5" w:rsidRPr="00137A40" w:rsidRDefault="00C572A5" w:rsidP="003057C1">
      <w:pPr>
        <w:pStyle w:val="ListParagraph"/>
        <w:ind w:left="0"/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о </w:t>
      </w:r>
      <w:r>
        <w:rPr>
          <w:bCs/>
          <w:color w:val="000000"/>
          <w:sz w:val="28"/>
          <w:szCs w:val="28"/>
        </w:rPr>
        <w:t>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>и</w:t>
      </w:r>
      <w:r w:rsidRPr="00405F0B">
        <w:rPr>
          <w:bCs/>
          <w:color w:val="000000"/>
          <w:sz w:val="28"/>
          <w:szCs w:val="28"/>
        </w:rPr>
        <w:t xml:space="preserve"> информации об организации общедоступного и бесплатного начального общего, основного обще</w:t>
      </w:r>
      <w:r>
        <w:rPr>
          <w:bCs/>
          <w:color w:val="000000"/>
          <w:sz w:val="28"/>
          <w:szCs w:val="28"/>
        </w:rPr>
        <w:t>го, среднего общего образования</w:t>
      </w:r>
      <w:r w:rsidRPr="003057C1"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в общеобразовательных организациях Шекснинского муниципального района</w:t>
      </w:r>
    </w:p>
    <w:p w:rsidR="00C572A5" w:rsidRPr="00A04542" w:rsidRDefault="00C572A5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_______________________________</w:t>
      </w:r>
      <w:r w:rsidRPr="00A04542">
        <w:rPr>
          <w:rFonts w:ascii="Times New Roman" w:hAnsi="Times New Roman" w:cs="Times New Roman"/>
          <w:sz w:val="28"/>
          <w:szCs w:val="28"/>
          <w:lang w:eastAsia="en-US"/>
        </w:rPr>
        <w:t>_</w:t>
      </w:r>
      <w:r>
        <w:rPr>
          <w:rFonts w:ascii="Times New Roman" w:hAnsi="Times New Roman" w:cs="Times New Roman"/>
          <w:sz w:val="28"/>
          <w:szCs w:val="28"/>
          <w:lang w:eastAsia="en-US"/>
        </w:rPr>
        <w:t>_</w:t>
      </w: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</w:t>
      </w:r>
    </w:p>
    <w:p w:rsidR="00C572A5" w:rsidRPr="0095752F" w:rsidRDefault="00C572A5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(Ф.И.О. заявителя, уполномоченного представителя)</w:t>
      </w:r>
    </w:p>
    <w:p w:rsidR="00C572A5" w:rsidRDefault="00C572A5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C572A5" w:rsidRPr="0095752F" w:rsidRDefault="00C572A5" w:rsidP="0095752F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(адрес места жительства/места нахождения)</w:t>
      </w:r>
    </w:p>
    <w:p w:rsidR="00C572A5" w:rsidRPr="00A04542" w:rsidRDefault="00C572A5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C572A5" w:rsidRPr="0095752F" w:rsidRDefault="00C572A5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(удостоверяющий личность документ и его реквизит</w:t>
      </w:r>
      <w:r>
        <w:rPr>
          <w:rFonts w:ascii="Times New Roman" w:hAnsi="Times New Roman" w:cs="Times New Roman"/>
          <w:lang w:eastAsia="en-US"/>
        </w:rPr>
        <w:t>/учредительный документ</w:t>
      </w:r>
      <w:r w:rsidRPr="0095752F">
        <w:rPr>
          <w:rFonts w:ascii="Times New Roman" w:hAnsi="Times New Roman" w:cs="Times New Roman"/>
          <w:lang w:eastAsia="en-US"/>
        </w:rPr>
        <w:t>)</w:t>
      </w:r>
    </w:p>
    <w:p w:rsidR="00C572A5" w:rsidRPr="00A04542" w:rsidRDefault="00C572A5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C572A5" w:rsidRPr="00A04542" w:rsidRDefault="00C572A5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C572A5" w:rsidRPr="0095752F" w:rsidRDefault="00C572A5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(Ф.И.О. представителя заявителя)</w:t>
      </w:r>
    </w:p>
    <w:p w:rsidR="00C572A5" w:rsidRPr="00A04542" w:rsidRDefault="00C572A5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C572A5" w:rsidRPr="0095752F" w:rsidRDefault="00C572A5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(документ, подтверждающий полномочия представителя заявителя)</w:t>
      </w:r>
    </w:p>
    <w:p w:rsidR="00C572A5" w:rsidRPr="00A04542" w:rsidRDefault="00C572A5" w:rsidP="003057C1">
      <w:pPr>
        <w:pStyle w:val="ConsPlusNonformat"/>
        <w:rPr>
          <w:rFonts w:ascii="Times New Roman" w:hAnsi="Times New Roman" w:cs="Times New Roman"/>
          <w:sz w:val="28"/>
          <w:szCs w:val="28"/>
          <w:lang w:eastAsia="en-US"/>
        </w:rPr>
      </w:pPr>
      <w:r w:rsidRPr="00A04542">
        <w:rPr>
          <w:rFonts w:ascii="Times New Roman" w:hAnsi="Times New Roman" w:cs="Times New Roman"/>
          <w:sz w:val="28"/>
          <w:szCs w:val="28"/>
          <w:lang w:eastAsia="en-US"/>
        </w:rPr>
        <w:t>__________________________________________________________________</w:t>
      </w:r>
    </w:p>
    <w:p w:rsidR="00C572A5" w:rsidRPr="0095752F" w:rsidRDefault="00C572A5" w:rsidP="003057C1">
      <w:pPr>
        <w:pStyle w:val="ConsPlusNonformat"/>
        <w:jc w:val="center"/>
        <w:rPr>
          <w:rFonts w:ascii="Times New Roman" w:hAnsi="Times New Roman" w:cs="Times New Roman"/>
          <w:lang w:eastAsia="en-US"/>
        </w:rPr>
      </w:pPr>
      <w:r w:rsidRPr="0095752F">
        <w:rPr>
          <w:rFonts w:ascii="Times New Roman" w:hAnsi="Times New Roman" w:cs="Times New Roman"/>
          <w:lang w:eastAsia="en-US"/>
        </w:rPr>
        <w:t>(реквизиты документов, удостоверяющих личность представителя заявителя)</w:t>
      </w:r>
    </w:p>
    <w:p w:rsidR="00C572A5" w:rsidRDefault="00C572A5" w:rsidP="003057C1">
      <w:pPr>
        <w:pStyle w:val="ListParagraph"/>
        <w:ind w:left="0"/>
        <w:jc w:val="both"/>
        <w:rPr>
          <w:sz w:val="28"/>
          <w:szCs w:val="28"/>
        </w:rPr>
      </w:pPr>
    </w:p>
    <w:p w:rsidR="00C572A5" w:rsidRPr="00A04542" w:rsidRDefault="00C572A5" w:rsidP="003057C1">
      <w:pPr>
        <w:pStyle w:val="ListParagraph"/>
        <w:ind w:left="0"/>
        <w:jc w:val="both"/>
        <w:rPr>
          <w:sz w:val="28"/>
          <w:szCs w:val="28"/>
        </w:rPr>
      </w:pPr>
      <w:r w:rsidRPr="00A04542">
        <w:rPr>
          <w:sz w:val="28"/>
          <w:szCs w:val="28"/>
        </w:rPr>
        <w:t xml:space="preserve">Прошу предоставить </w:t>
      </w:r>
    </w:p>
    <w:p w:rsidR="00C572A5" w:rsidRPr="00A04542" w:rsidRDefault="00C572A5" w:rsidP="003057C1">
      <w:pPr>
        <w:pStyle w:val="ListParagraph"/>
        <w:ind w:left="0"/>
        <w:jc w:val="both"/>
      </w:pPr>
      <w:r w:rsidRPr="00A04542">
        <w:t>_____________________________________________________________________________________________________________________________________________________________________________________________________</w:t>
      </w:r>
      <w:r>
        <w:t>__________________________________</w:t>
      </w:r>
    </w:p>
    <w:p w:rsidR="00C572A5" w:rsidRPr="0095752F" w:rsidRDefault="00C572A5" w:rsidP="003057C1">
      <w:pPr>
        <w:pStyle w:val="ListParagraph"/>
        <w:ind w:left="0"/>
        <w:jc w:val="center"/>
        <w:rPr>
          <w:sz w:val="20"/>
          <w:szCs w:val="20"/>
        </w:rPr>
      </w:pPr>
      <w:r>
        <w:rPr>
          <w:sz w:val="20"/>
          <w:szCs w:val="20"/>
        </w:rPr>
        <w:t>(п</w:t>
      </w:r>
      <w:r w:rsidRPr="0095752F">
        <w:rPr>
          <w:sz w:val="20"/>
          <w:szCs w:val="20"/>
        </w:rPr>
        <w:t>еречень запрашиваемых сведений об организации образовательной деятельности</w:t>
      </w:r>
      <w:r>
        <w:rPr>
          <w:sz w:val="20"/>
          <w:szCs w:val="20"/>
        </w:rPr>
        <w:t>)</w:t>
      </w:r>
    </w:p>
    <w:p w:rsidR="00C572A5" w:rsidRDefault="00C572A5" w:rsidP="003057C1">
      <w:pPr>
        <w:pStyle w:val="ListParagraph"/>
        <w:ind w:left="0"/>
        <w:jc w:val="both"/>
      </w:pPr>
    </w:p>
    <w:p w:rsidR="00C572A5" w:rsidRDefault="00C572A5" w:rsidP="003057C1">
      <w:pPr>
        <w:pStyle w:val="ListParagraph"/>
        <w:ind w:left="0"/>
        <w:jc w:val="both"/>
        <w:rPr>
          <w:sz w:val="28"/>
          <w:szCs w:val="28"/>
        </w:rPr>
      </w:pPr>
      <w:r w:rsidRPr="000512E4">
        <w:rPr>
          <w:sz w:val="28"/>
          <w:szCs w:val="28"/>
        </w:rPr>
        <w:t>Способ получения ответа</w:t>
      </w:r>
      <w:r>
        <w:rPr>
          <w:sz w:val="28"/>
          <w:szCs w:val="28"/>
        </w:rPr>
        <w:t>:</w:t>
      </w:r>
    </w:p>
    <w:p w:rsidR="00C572A5" w:rsidRDefault="00C572A5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лично</w:t>
      </w:r>
    </w:p>
    <w:p w:rsidR="00C572A5" w:rsidRDefault="00C572A5" w:rsidP="003057C1">
      <w:pPr>
        <w:pStyle w:val="ListParagraph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почтой</w:t>
      </w:r>
    </w:p>
    <w:p w:rsidR="00C572A5" w:rsidRPr="002A5597" w:rsidRDefault="00C572A5" w:rsidP="003057C1">
      <w:pPr>
        <w:pStyle w:val="ListParagraph"/>
        <w:ind w:left="0"/>
        <w:jc w:val="both"/>
        <w:rPr>
          <w:sz w:val="28"/>
          <w:szCs w:val="28"/>
        </w:rPr>
      </w:pPr>
      <w:r w:rsidRPr="002A5597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e</w:t>
      </w:r>
      <w:r w:rsidRPr="002A559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</w:p>
    <w:p w:rsidR="00C572A5" w:rsidRPr="002A5597" w:rsidRDefault="00C572A5" w:rsidP="003057C1">
      <w:pPr>
        <w:pStyle w:val="ListParagraph"/>
        <w:ind w:left="0"/>
        <w:jc w:val="both"/>
      </w:pPr>
    </w:p>
    <w:p w:rsidR="00C572A5" w:rsidRPr="000512E4" w:rsidRDefault="00C572A5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512E4">
        <w:rPr>
          <w:rFonts w:ascii="Times New Roman" w:hAnsi="Times New Roman" w:cs="Times New Roman"/>
          <w:sz w:val="28"/>
          <w:szCs w:val="28"/>
        </w:rPr>
        <w:t>«_______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________________________ 20_____ </w:t>
      </w:r>
      <w:r w:rsidRPr="00A04542">
        <w:rPr>
          <w:rFonts w:ascii="Times New Roman" w:hAnsi="Times New Roman" w:cs="Times New Roman"/>
          <w:sz w:val="28"/>
          <w:szCs w:val="28"/>
        </w:rPr>
        <w:t>г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ч</w:t>
      </w:r>
      <w:r w:rsidRPr="000512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512E4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12E4">
        <w:rPr>
          <w:rFonts w:ascii="Times New Roman" w:hAnsi="Times New Roman" w:cs="Times New Roman"/>
          <w:sz w:val="28"/>
          <w:szCs w:val="28"/>
        </w:rPr>
        <w:t xml:space="preserve"> </w:t>
      </w:r>
      <w:r w:rsidRPr="00A04542">
        <w:rPr>
          <w:rFonts w:ascii="Times New Roman" w:hAnsi="Times New Roman" w:cs="Times New Roman"/>
          <w:sz w:val="28"/>
          <w:szCs w:val="28"/>
        </w:rPr>
        <w:t>мин</w:t>
      </w:r>
      <w:r w:rsidRPr="000512E4">
        <w:rPr>
          <w:rFonts w:ascii="Times New Roman" w:hAnsi="Times New Roman" w:cs="Times New Roman"/>
          <w:sz w:val="28"/>
          <w:szCs w:val="28"/>
        </w:rPr>
        <w:t>.</w:t>
      </w:r>
    </w:p>
    <w:p w:rsidR="00C572A5" w:rsidRPr="0095752F" w:rsidRDefault="00C572A5" w:rsidP="003057C1">
      <w:pPr>
        <w:pStyle w:val="ConsPlusNonformat"/>
        <w:jc w:val="center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>(дата и время подачи заявления)</w:t>
      </w:r>
    </w:p>
    <w:p w:rsidR="00C572A5" w:rsidRPr="00A04542" w:rsidRDefault="00C572A5" w:rsidP="003057C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</w:t>
      </w:r>
      <w:r w:rsidRPr="00A04542">
        <w:rPr>
          <w:rFonts w:ascii="Times New Roman" w:hAnsi="Times New Roman" w:cs="Times New Roman"/>
          <w:sz w:val="28"/>
          <w:szCs w:val="28"/>
        </w:rPr>
        <w:t>__ /______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04542">
        <w:rPr>
          <w:rFonts w:ascii="Times New Roman" w:hAnsi="Times New Roman" w:cs="Times New Roman"/>
          <w:sz w:val="28"/>
          <w:szCs w:val="28"/>
        </w:rPr>
        <w:t>____________________</w:t>
      </w:r>
    </w:p>
    <w:p w:rsidR="00C572A5" w:rsidRPr="0095752F" w:rsidRDefault="00C572A5" w:rsidP="003057C1">
      <w:pPr>
        <w:pStyle w:val="ConsPlusNonformat"/>
        <w:rPr>
          <w:rFonts w:ascii="Times New Roman" w:hAnsi="Times New Roman" w:cs="Times New Roman"/>
        </w:rPr>
      </w:pPr>
      <w:r w:rsidRPr="0095752F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</w:t>
      </w:r>
      <w:r w:rsidRPr="0095752F">
        <w:rPr>
          <w:rFonts w:ascii="Times New Roman" w:hAnsi="Times New Roman" w:cs="Times New Roman"/>
        </w:rPr>
        <w:t xml:space="preserve">(подпись заявителя)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95752F">
        <w:rPr>
          <w:rFonts w:ascii="Times New Roman" w:hAnsi="Times New Roman" w:cs="Times New Roman"/>
        </w:rPr>
        <w:t xml:space="preserve">    (полностью Ф.И.О.)</w:t>
      </w:r>
    </w:p>
    <w:p w:rsidR="00C572A5" w:rsidRPr="0095752F" w:rsidRDefault="00C572A5" w:rsidP="003057C1">
      <w:pPr>
        <w:pStyle w:val="ConsPlusNonformat"/>
        <w:jc w:val="both"/>
        <w:outlineLvl w:val="0"/>
        <w:rPr>
          <w:rFonts w:ascii="Times New Roman" w:hAnsi="Times New Roman" w:cs="Times New Roman"/>
        </w:rPr>
      </w:pPr>
    </w:p>
    <w:p w:rsidR="00C572A5" w:rsidRPr="0095752F" w:rsidRDefault="00C572A5" w:rsidP="003057C1">
      <w:pPr>
        <w:pStyle w:val="ListParagraph"/>
        <w:ind w:left="0"/>
        <w:rPr>
          <w:b/>
          <w:sz w:val="20"/>
          <w:szCs w:val="20"/>
        </w:rPr>
        <w:sectPr w:rsidR="00C572A5" w:rsidRPr="0095752F" w:rsidSect="00800EFB">
          <w:footerReference w:type="defaul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572A5" w:rsidRDefault="00C572A5" w:rsidP="0095752F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  <w:r w:rsidRPr="00D476CB">
        <w:rPr>
          <w:sz w:val="28"/>
          <w:szCs w:val="28"/>
        </w:rPr>
        <w:t xml:space="preserve"> к регламенту</w:t>
      </w:r>
    </w:p>
    <w:p w:rsidR="00C572A5" w:rsidRDefault="00C572A5" w:rsidP="0095752F">
      <w:r>
        <w:t xml:space="preserve">                           </w:t>
      </w:r>
    </w:p>
    <w:p w:rsidR="00C572A5" w:rsidRDefault="00C572A5" w:rsidP="0095752F"/>
    <w:p w:rsidR="00C572A5" w:rsidRPr="0095752F" w:rsidRDefault="00C572A5" w:rsidP="0095752F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C572A5" w:rsidRPr="0095752F" w:rsidRDefault="00C572A5" w:rsidP="0095752F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C572A5" w:rsidRPr="0095752F" w:rsidRDefault="00C572A5" w:rsidP="0095752F">
      <w:pPr>
        <w:rPr>
          <w:sz w:val="28"/>
          <w:szCs w:val="28"/>
        </w:rPr>
      </w:pPr>
    </w:p>
    <w:p w:rsidR="00C572A5" w:rsidRPr="0095752F" w:rsidRDefault="00C572A5" w:rsidP="0095752F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C572A5" w:rsidRPr="0095752F" w:rsidRDefault="00C572A5" w:rsidP="009575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предоставлении информации </w:t>
      </w:r>
      <w:r w:rsidRPr="00405F0B">
        <w:rPr>
          <w:bCs/>
          <w:color w:val="000000"/>
          <w:sz w:val="28"/>
          <w:szCs w:val="28"/>
        </w:rPr>
        <w:t>об организации общедоступного и бесплатного начального общего, основного общего, среднего общего образования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в общеобразовательных организациях Шекснинского муниципального района</w:t>
      </w:r>
    </w:p>
    <w:p w:rsidR="00C572A5" w:rsidRPr="0095752F" w:rsidRDefault="00C572A5" w:rsidP="0095752F">
      <w:pPr>
        <w:rPr>
          <w:sz w:val="28"/>
          <w:szCs w:val="28"/>
        </w:rPr>
      </w:pPr>
    </w:p>
    <w:p w:rsidR="00C572A5" w:rsidRDefault="00C572A5" w:rsidP="0095752F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информации об организации общедост</w:t>
      </w:r>
      <w:r>
        <w:rPr>
          <w:bCs/>
          <w:color w:val="000000"/>
          <w:sz w:val="28"/>
          <w:szCs w:val="28"/>
        </w:rPr>
        <w:t xml:space="preserve">упного и бесплатного начального общего, </w:t>
      </w:r>
      <w:r w:rsidRPr="00405F0B">
        <w:rPr>
          <w:bCs/>
          <w:color w:val="000000"/>
          <w:sz w:val="28"/>
          <w:szCs w:val="28"/>
        </w:rPr>
        <w:t>основного общего</w:t>
      </w:r>
      <w:r>
        <w:rPr>
          <w:bCs/>
          <w:color w:val="000000"/>
          <w:sz w:val="28"/>
          <w:szCs w:val="28"/>
        </w:rPr>
        <w:t xml:space="preserve">, среднего общего образования в </w:t>
      </w:r>
      <w:r w:rsidRPr="00405F0B">
        <w:rPr>
          <w:bCs/>
          <w:color w:val="000000"/>
          <w:sz w:val="28"/>
          <w:szCs w:val="28"/>
        </w:rPr>
        <w:t>общеобразовательных организациях Шекснинского муниципального района</w:t>
      </w:r>
    </w:p>
    <w:p w:rsidR="00C572A5" w:rsidRPr="0095752F" w:rsidRDefault="00C572A5" w:rsidP="0095752F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 __________________________________________________________________</w:t>
      </w:r>
    </w:p>
    <w:p w:rsidR="00C572A5" w:rsidRDefault="00C572A5" w:rsidP="0095752F">
      <w:pPr>
        <w:jc w:val="center"/>
        <w:rPr>
          <w:sz w:val="20"/>
          <w:szCs w:val="20"/>
        </w:rPr>
      </w:pPr>
      <w:r w:rsidRPr="0095752F">
        <w:rPr>
          <w:sz w:val="20"/>
          <w:szCs w:val="20"/>
        </w:rPr>
        <w:t>(наименов</w:t>
      </w:r>
      <w:r>
        <w:rPr>
          <w:sz w:val="20"/>
          <w:szCs w:val="20"/>
        </w:rPr>
        <w:t>ание образовательной организации</w:t>
      </w:r>
      <w:r w:rsidRPr="0095752F">
        <w:rPr>
          <w:sz w:val="20"/>
          <w:szCs w:val="20"/>
        </w:rPr>
        <w:t>)</w:t>
      </w:r>
    </w:p>
    <w:p w:rsidR="00C572A5" w:rsidRPr="0095752F" w:rsidRDefault="00C572A5" w:rsidP="0095752F">
      <w:pPr>
        <w:jc w:val="center"/>
        <w:rPr>
          <w:sz w:val="20"/>
          <w:szCs w:val="20"/>
        </w:rPr>
      </w:pPr>
    </w:p>
    <w:p w:rsidR="00C572A5" w:rsidRDefault="00C572A5" w:rsidP="0095752F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>от ____________________ принято решение о направлении следующих</w:t>
      </w:r>
    </w:p>
    <w:p w:rsidR="00C572A5" w:rsidRDefault="00C572A5" w:rsidP="0034655F">
      <w:pPr>
        <w:rPr>
          <w:sz w:val="20"/>
          <w:szCs w:val="20"/>
        </w:rPr>
      </w:pPr>
      <w:r>
        <w:rPr>
          <w:sz w:val="20"/>
          <w:szCs w:val="20"/>
        </w:rPr>
        <w:t xml:space="preserve">            (дата принятия заявления) </w:t>
      </w:r>
    </w:p>
    <w:p w:rsidR="00C572A5" w:rsidRPr="0034655F" w:rsidRDefault="00C572A5" w:rsidP="0095752F">
      <w:pPr>
        <w:rPr>
          <w:sz w:val="20"/>
          <w:szCs w:val="20"/>
        </w:rPr>
      </w:pPr>
      <w:r>
        <w:rPr>
          <w:sz w:val="28"/>
          <w:szCs w:val="28"/>
        </w:rPr>
        <w:t>с</w:t>
      </w:r>
      <w:r w:rsidRPr="0095752F">
        <w:rPr>
          <w:sz w:val="28"/>
          <w:szCs w:val="28"/>
        </w:rPr>
        <w:t>ведений</w:t>
      </w:r>
      <w:r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об организации общедоступного и бесплатного начального общего, основного общего, среднего общего образования</w:t>
      </w:r>
    </w:p>
    <w:p w:rsidR="00C572A5" w:rsidRPr="0095752F" w:rsidRDefault="00C572A5" w:rsidP="0095752F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C572A5" w:rsidRPr="0095752F" w:rsidRDefault="00C572A5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C572A5" w:rsidRPr="0095752F" w:rsidRDefault="00C572A5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C572A5" w:rsidRPr="0034655F" w:rsidRDefault="00C572A5" w:rsidP="0034655F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(запрашиваемые сведения об организации начального общего, основного</w:t>
      </w:r>
    </w:p>
    <w:p w:rsidR="00C572A5" w:rsidRPr="0034655F" w:rsidRDefault="00C572A5" w:rsidP="0034655F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общего, среднего общего образования)</w:t>
      </w:r>
    </w:p>
    <w:p w:rsidR="00C572A5" w:rsidRDefault="00C572A5" w:rsidP="0095752F">
      <w:pPr>
        <w:rPr>
          <w:sz w:val="28"/>
          <w:szCs w:val="28"/>
        </w:rPr>
      </w:pPr>
    </w:p>
    <w:p w:rsidR="00C572A5" w:rsidRPr="0095752F" w:rsidRDefault="00C572A5" w:rsidP="0095752F">
      <w:pPr>
        <w:rPr>
          <w:sz w:val="28"/>
          <w:szCs w:val="28"/>
        </w:rPr>
      </w:pPr>
    </w:p>
    <w:p w:rsidR="00C572A5" w:rsidRPr="0095752F" w:rsidRDefault="00C572A5" w:rsidP="0095752F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C572A5" w:rsidRDefault="00C572A5" w:rsidP="0034655F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FB29B1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D476CB">
        <w:rPr>
          <w:sz w:val="28"/>
          <w:szCs w:val="28"/>
        </w:rPr>
        <w:t xml:space="preserve"> к регламенту</w:t>
      </w:r>
    </w:p>
    <w:p w:rsidR="00C572A5" w:rsidRDefault="00C572A5" w:rsidP="00FB29B1">
      <w:r>
        <w:t xml:space="preserve">                           </w:t>
      </w:r>
    </w:p>
    <w:p w:rsidR="00C572A5" w:rsidRDefault="00C572A5" w:rsidP="00FB29B1"/>
    <w:p w:rsidR="00C572A5" w:rsidRPr="0095752F" w:rsidRDefault="00C572A5" w:rsidP="00FB29B1">
      <w:pPr>
        <w:rPr>
          <w:sz w:val="28"/>
          <w:szCs w:val="28"/>
        </w:rPr>
      </w:pPr>
      <w:r>
        <w:t xml:space="preserve">                                                                           </w:t>
      </w:r>
      <w:r w:rsidRPr="0095752F">
        <w:rPr>
          <w:sz w:val="28"/>
          <w:szCs w:val="28"/>
        </w:rPr>
        <w:t>_______</w:t>
      </w:r>
      <w:r>
        <w:rPr>
          <w:sz w:val="28"/>
          <w:szCs w:val="28"/>
        </w:rPr>
        <w:t>__________________________</w:t>
      </w:r>
    </w:p>
    <w:p w:rsidR="00C572A5" w:rsidRPr="0095752F" w:rsidRDefault="00C572A5" w:rsidP="00FB29B1">
      <w:pPr>
        <w:rPr>
          <w:sz w:val="20"/>
          <w:szCs w:val="20"/>
        </w:rPr>
      </w:pPr>
      <w:r w:rsidRPr="0095752F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95752F">
        <w:rPr>
          <w:sz w:val="20"/>
          <w:szCs w:val="20"/>
        </w:rPr>
        <w:t xml:space="preserve"> (Ф.</w:t>
      </w:r>
      <w:r>
        <w:rPr>
          <w:sz w:val="20"/>
          <w:szCs w:val="20"/>
        </w:rPr>
        <w:t xml:space="preserve">И.О. заявителя, уполномоченного </w:t>
      </w:r>
      <w:r w:rsidRPr="0095752F">
        <w:rPr>
          <w:sz w:val="20"/>
          <w:szCs w:val="20"/>
        </w:rPr>
        <w:t>представителя)</w:t>
      </w:r>
    </w:p>
    <w:p w:rsidR="00C572A5" w:rsidRPr="0095752F" w:rsidRDefault="00C572A5" w:rsidP="00FB29B1">
      <w:pPr>
        <w:rPr>
          <w:sz w:val="28"/>
          <w:szCs w:val="28"/>
        </w:rPr>
      </w:pPr>
    </w:p>
    <w:p w:rsidR="00C572A5" w:rsidRPr="0095752F" w:rsidRDefault="00C572A5" w:rsidP="00FB29B1">
      <w:pPr>
        <w:jc w:val="center"/>
        <w:rPr>
          <w:sz w:val="28"/>
          <w:szCs w:val="28"/>
        </w:rPr>
      </w:pPr>
      <w:r w:rsidRPr="0095752F">
        <w:rPr>
          <w:sz w:val="28"/>
          <w:szCs w:val="28"/>
        </w:rPr>
        <w:t>Уведомление</w:t>
      </w:r>
    </w:p>
    <w:p w:rsidR="00C572A5" w:rsidRPr="0095752F" w:rsidRDefault="00C572A5" w:rsidP="00FB29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отказе в предоставлении информации </w:t>
      </w:r>
      <w:r w:rsidRPr="00405F0B">
        <w:rPr>
          <w:bCs/>
          <w:color w:val="000000"/>
          <w:sz w:val="28"/>
          <w:szCs w:val="28"/>
        </w:rPr>
        <w:t>об организации общедоступного и бесплатного начального общего, основного общего, среднего общего образования</w:t>
      </w:r>
      <w:r w:rsidRPr="003057C1"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в общеобразовательных организациях Шекснинского муниципального района</w:t>
      </w:r>
    </w:p>
    <w:p w:rsidR="00C572A5" w:rsidRPr="0095752F" w:rsidRDefault="00C572A5" w:rsidP="00FB29B1">
      <w:pPr>
        <w:rPr>
          <w:sz w:val="28"/>
          <w:szCs w:val="28"/>
        </w:rPr>
      </w:pPr>
    </w:p>
    <w:p w:rsidR="00C572A5" w:rsidRDefault="00C572A5" w:rsidP="00FB29B1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Настоящим уведомляю, что на основании заявления о </w:t>
      </w:r>
      <w:r w:rsidRPr="0095752F">
        <w:rPr>
          <w:sz w:val="28"/>
          <w:szCs w:val="28"/>
        </w:rPr>
        <w:t>предоставлении</w:t>
      </w:r>
      <w:r>
        <w:rPr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информации об организации общедост</w:t>
      </w:r>
      <w:r>
        <w:rPr>
          <w:bCs/>
          <w:color w:val="000000"/>
          <w:sz w:val="28"/>
          <w:szCs w:val="28"/>
        </w:rPr>
        <w:t xml:space="preserve">упного и бесплатного начального общего, </w:t>
      </w:r>
      <w:r w:rsidRPr="00405F0B">
        <w:rPr>
          <w:bCs/>
          <w:color w:val="000000"/>
          <w:sz w:val="28"/>
          <w:szCs w:val="28"/>
        </w:rPr>
        <w:t>основного общего</w:t>
      </w:r>
      <w:r>
        <w:rPr>
          <w:bCs/>
          <w:color w:val="000000"/>
          <w:sz w:val="28"/>
          <w:szCs w:val="28"/>
        </w:rPr>
        <w:t xml:space="preserve">, среднего общего образования в </w:t>
      </w:r>
      <w:r w:rsidRPr="00405F0B">
        <w:rPr>
          <w:bCs/>
          <w:color w:val="000000"/>
          <w:sz w:val="28"/>
          <w:szCs w:val="28"/>
        </w:rPr>
        <w:t>общеобразовательных организациях Шекснинского муниципального района</w:t>
      </w:r>
    </w:p>
    <w:p w:rsidR="00C572A5" w:rsidRPr="0095752F" w:rsidRDefault="00C572A5" w:rsidP="00FB29B1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 __________________________________________________________________</w:t>
      </w:r>
    </w:p>
    <w:p w:rsidR="00C572A5" w:rsidRDefault="00C572A5" w:rsidP="00FB29B1">
      <w:pPr>
        <w:jc w:val="center"/>
        <w:rPr>
          <w:sz w:val="20"/>
          <w:szCs w:val="20"/>
        </w:rPr>
      </w:pPr>
      <w:r w:rsidRPr="0095752F">
        <w:rPr>
          <w:sz w:val="20"/>
          <w:szCs w:val="20"/>
        </w:rPr>
        <w:t>(наименование образовательно</w:t>
      </w:r>
      <w:r>
        <w:rPr>
          <w:sz w:val="20"/>
          <w:szCs w:val="20"/>
        </w:rPr>
        <w:t>й организации</w:t>
      </w:r>
      <w:r w:rsidRPr="0095752F">
        <w:rPr>
          <w:sz w:val="20"/>
          <w:szCs w:val="20"/>
        </w:rPr>
        <w:t>)</w:t>
      </w:r>
    </w:p>
    <w:p w:rsidR="00C572A5" w:rsidRPr="0095752F" w:rsidRDefault="00C572A5" w:rsidP="00FB29B1">
      <w:pPr>
        <w:jc w:val="center"/>
        <w:rPr>
          <w:sz w:val="20"/>
          <w:szCs w:val="20"/>
        </w:rPr>
      </w:pPr>
    </w:p>
    <w:p w:rsidR="00C572A5" w:rsidRDefault="00C572A5" w:rsidP="00FB29B1">
      <w:pPr>
        <w:jc w:val="both"/>
        <w:rPr>
          <w:sz w:val="28"/>
          <w:szCs w:val="28"/>
        </w:rPr>
      </w:pPr>
      <w:r w:rsidRPr="0095752F">
        <w:rPr>
          <w:sz w:val="28"/>
          <w:szCs w:val="28"/>
        </w:rPr>
        <w:t xml:space="preserve">от ____________________ принято решение </w:t>
      </w:r>
      <w:r>
        <w:rPr>
          <w:sz w:val="28"/>
          <w:szCs w:val="28"/>
        </w:rPr>
        <w:t xml:space="preserve">об отказе в </w:t>
      </w:r>
      <w:r w:rsidRPr="0095752F">
        <w:rPr>
          <w:sz w:val="28"/>
          <w:szCs w:val="28"/>
        </w:rPr>
        <w:t xml:space="preserve">направлении </w:t>
      </w:r>
    </w:p>
    <w:p w:rsidR="00C572A5" w:rsidRDefault="00C572A5" w:rsidP="00FB29B1">
      <w:pPr>
        <w:rPr>
          <w:sz w:val="20"/>
          <w:szCs w:val="20"/>
        </w:rPr>
      </w:pPr>
      <w:r>
        <w:rPr>
          <w:sz w:val="20"/>
          <w:szCs w:val="20"/>
        </w:rPr>
        <w:t xml:space="preserve">            (дата принятия заявления) </w:t>
      </w:r>
    </w:p>
    <w:p w:rsidR="00C572A5" w:rsidRDefault="00C572A5" w:rsidP="00FB29B1">
      <w:pPr>
        <w:rPr>
          <w:sz w:val="20"/>
          <w:szCs w:val="20"/>
        </w:rPr>
      </w:pPr>
    </w:p>
    <w:p w:rsidR="00C572A5" w:rsidRPr="0034655F" w:rsidRDefault="00C572A5" w:rsidP="00FB29B1">
      <w:pPr>
        <w:rPr>
          <w:sz w:val="20"/>
          <w:szCs w:val="20"/>
        </w:rPr>
      </w:pPr>
      <w:r>
        <w:rPr>
          <w:sz w:val="28"/>
          <w:szCs w:val="28"/>
        </w:rPr>
        <w:t xml:space="preserve">информации </w:t>
      </w:r>
      <w:r w:rsidRPr="00405F0B">
        <w:rPr>
          <w:bCs/>
          <w:color w:val="000000"/>
          <w:sz w:val="28"/>
          <w:szCs w:val="28"/>
        </w:rPr>
        <w:t>об организации общедоступного и бесплатного начального общего, основного общего, среднего общего образования</w:t>
      </w:r>
    </w:p>
    <w:p w:rsidR="00C572A5" w:rsidRPr="0095752F" w:rsidRDefault="00C572A5" w:rsidP="00FB29B1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95752F">
        <w:rPr>
          <w:sz w:val="28"/>
          <w:szCs w:val="28"/>
        </w:rPr>
        <w:t>________________________________________________________</w:t>
      </w:r>
    </w:p>
    <w:p w:rsidR="00C572A5" w:rsidRPr="0095752F" w:rsidRDefault="00C572A5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C572A5" w:rsidRPr="0095752F" w:rsidRDefault="00C572A5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>__________________________________________________________________</w:t>
      </w:r>
    </w:p>
    <w:p w:rsidR="00C572A5" w:rsidRPr="0034655F" w:rsidRDefault="00C572A5" w:rsidP="00534BC8">
      <w:pPr>
        <w:jc w:val="center"/>
        <w:rPr>
          <w:sz w:val="20"/>
          <w:szCs w:val="20"/>
        </w:rPr>
      </w:pPr>
      <w:r w:rsidRPr="0034655F">
        <w:rPr>
          <w:sz w:val="20"/>
          <w:szCs w:val="20"/>
        </w:rPr>
        <w:t>(</w:t>
      </w:r>
      <w:r>
        <w:rPr>
          <w:sz w:val="20"/>
          <w:szCs w:val="20"/>
        </w:rPr>
        <w:t>причины отказа</w:t>
      </w:r>
      <w:r w:rsidRPr="0034655F">
        <w:rPr>
          <w:sz w:val="20"/>
          <w:szCs w:val="20"/>
        </w:rPr>
        <w:t>)</w:t>
      </w:r>
    </w:p>
    <w:p w:rsidR="00C572A5" w:rsidRDefault="00C572A5" w:rsidP="00FB29B1">
      <w:pPr>
        <w:rPr>
          <w:sz w:val="28"/>
          <w:szCs w:val="28"/>
        </w:rPr>
      </w:pPr>
    </w:p>
    <w:p w:rsidR="00C572A5" w:rsidRPr="0095752F" w:rsidRDefault="00C572A5" w:rsidP="00FB29B1">
      <w:pPr>
        <w:rPr>
          <w:sz w:val="28"/>
          <w:szCs w:val="28"/>
        </w:rPr>
      </w:pPr>
    </w:p>
    <w:p w:rsidR="00C572A5" w:rsidRPr="0095752F" w:rsidRDefault="00C572A5" w:rsidP="00FB29B1">
      <w:pPr>
        <w:rPr>
          <w:sz w:val="28"/>
          <w:szCs w:val="28"/>
        </w:rPr>
      </w:pPr>
      <w:r w:rsidRPr="0095752F">
        <w:rPr>
          <w:sz w:val="28"/>
          <w:szCs w:val="28"/>
        </w:rPr>
        <w:t xml:space="preserve">__________________________________           </w:t>
      </w:r>
      <w:r>
        <w:rPr>
          <w:sz w:val="28"/>
          <w:szCs w:val="28"/>
        </w:rPr>
        <w:t>«</w:t>
      </w:r>
      <w:r w:rsidRPr="0095752F">
        <w:rPr>
          <w:sz w:val="28"/>
          <w:szCs w:val="28"/>
        </w:rPr>
        <w:t>___</w:t>
      </w:r>
      <w:r>
        <w:rPr>
          <w:sz w:val="28"/>
          <w:szCs w:val="28"/>
        </w:rPr>
        <w:t>»</w:t>
      </w:r>
      <w:r w:rsidRPr="0095752F">
        <w:rPr>
          <w:sz w:val="28"/>
          <w:szCs w:val="28"/>
        </w:rPr>
        <w:t xml:space="preserve"> _____________ 20___ г.</w:t>
      </w:r>
    </w:p>
    <w:p w:rsidR="00C572A5" w:rsidRDefault="00C572A5" w:rsidP="00FB29B1">
      <w:pPr>
        <w:rPr>
          <w:sz w:val="20"/>
          <w:szCs w:val="20"/>
        </w:rPr>
      </w:pPr>
      <w:r w:rsidRPr="0034655F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34655F">
        <w:rPr>
          <w:sz w:val="20"/>
          <w:szCs w:val="20"/>
        </w:rPr>
        <w:t xml:space="preserve"> (подпись руководителя)</w:t>
      </w:r>
    </w:p>
    <w:p w:rsidR="00C572A5" w:rsidRDefault="00C572A5" w:rsidP="00FB29B1">
      <w:pPr>
        <w:rPr>
          <w:sz w:val="20"/>
          <w:szCs w:val="20"/>
        </w:rPr>
      </w:pPr>
    </w:p>
    <w:p w:rsidR="00C572A5" w:rsidRDefault="00C572A5" w:rsidP="00FB29B1">
      <w:pPr>
        <w:rPr>
          <w:sz w:val="20"/>
          <w:szCs w:val="20"/>
        </w:rPr>
      </w:pPr>
    </w:p>
    <w:p w:rsidR="00C572A5" w:rsidRDefault="00C572A5" w:rsidP="00FB29B1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34655F">
      <w:pPr>
        <w:rPr>
          <w:sz w:val="20"/>
          <w:szCs w:val="20"/>
        </w:rPr>
      </w:pPr>
    </w:p>
    <w:p w:rsidR="00C572A5" w:rsidRDefault="00C572A5" w:rsidP="006C0D7D">
      <w:pPr>
        <w:jc w:val="right"/>
        <w:rPr>
          <w:sz w:val="28"/>
          <w:szCs w:val="28"/>
        </w:rPr>
      </w:pPr>
      <w:r w:rsidRPr="00D476CB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4 к </w:t>
      </w:r>
      <w:r w:rsidRPr="00D476CB">
        <w:rPr>
          <w:sz w:val="28"/>
          <w:szCs w:val="28"/>
        </w:rPr>
        <w:t>регламенту</w:t>
      </w:r>
    </w:p>
    <w:p w:rsidR="00C572A5" w:rsidRDefault="00C572A5" w:rsidP="006C0D7D">
      <w:pPr>
        <w:jc w:val="right"/>
        <w:rPr>
          <w:sz w:val="28"/>
          <w:szCs w:val="28"/>
        </w:rPr>
      </w:pPr>
    </w:p>
    <w:p w:rsidR="00C572A5" w:rsidRPr="006C0D7D" w:rsidRDefault="00C572A5" w:rsidP="006C0D7D">
      <w:pPr>
        <w:rPr>
          <w:sz w:val="28"/>
          <w:szCs w:val="28"/>
        </w:rPr>
      </w:pPr>
    </w:p>
    <w:p w:rsidR="00C572A5" w:rsidRPr="006C0D7D" w:rsidRDefault="00C572A5" w:rsidP="006C0D7D">
      <w:pPr>
        <w:pStyle w:val="Heading1"/>
        <w:rPr>
          <w:rFonts w:ascii="Times New Roman" w:hAnsi="Times New Roman" w:cs="Times New Roman"/>
          <w:color w:val="000000"/>
          <w:sz w:val="28"/>
          <w:szCs w:val="28"/>
        </w:rPr>
      </w:pPr>
      <w:r w:rsidRPr="006C0D7D">
        <w:rPr>
          <w:rFonts w:ascii="Times New Roman" w:hAnsi="Times New Roman" w:cs="Times New Roman"/>
          <w:color w:val="000000"/>
          <w:sz w:val="28"/>
          <w:szCs w:val="28"/>
        </w:rPr>
        <w:t>Блок-схема</w:t>
      </w:r>
      <w:r w:rsidRPr="006C0D7D">
        <w:rPr>
          <w:rFonts w:ascii="Times New Roman" w:hAnsi="Times New Roman" w:cs="Times New Roman"/>
          <w:color w:val="000000"/>
          <w:sz w:val="28"/>
          <w:szCs w:val="28"/>
        </w:rPr>
        <w:br/>
        <w:t>последовательности административных процедур при предоставлении муниципальной услуги</w:t>
      </w:r>
    </w:p>
    <w:p w:rsidR="00C572A5" w:rsidRDefault="00C572A5" w:rsidP="006C0D7D">
      <w:pPr>
        <w:jc w:val="both"/>
        <w:rPr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141.9pt;margin-top:12.3pt;width:186.25pt;height:81pt;z-index:25165158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">
            <v:textbox>
              <w:txbxContent>
                <w:p w:rsidR="00C572A5" w:rsidRDefault="00C572A5" w:rsidP="006C0D7D">
                  <w:pPr>
                    <w:jc w:val="center"/>
                  </w:pPr>
                </w:p>
                <w:p w:rsidR="00C572A5" w:rsidRDefault="00C572A5" w:rsidP="006C0D7D">
                  <w:pPr>
                    <w:jc w:val="center"/>
                  </w:pPr>
                  <w:r>
                    <w:t>Предоставление заявления о предоставлении информации в Уполномоченный орган</w:t>
                  </w:r>
                </w:p>
              </w:txbxContent>
            </v:textbox>
            <w10:wrap type="square" anchorx="margin"/>
          </v:shape>
        </w:pict>
      </w:r>
    </w:p>
    <w:p w:rsidR="00C572A5" w:rsidRPr="006C0D7D" w:rsidRDefault="00C572A5" w:rsidP="006C0D7D">
      <w:pPr>
        <w:rPr>
          <w:sz w:val="20"/>
          <w:szCs w:val="20"/>
        </w:rPr>
      </w:pPr>
    </w:p>
    <w:p w:rsidR="00C572A5" w:rsidRPr="006C0D7D" w:rsidRDefault="00C572A5" w:rsidP="006C0D7D">
      <w:pPr>
        <w:rPr>
          <w:sz w:val="20"/>
          <w:szCs w:val="20"/>
        </w:rPr>
      </w:pPr>
    </w:p>
    <w:p w:rsidR="00C572A5" w:rsidRPr="006C0D7D" w:rsidRDefault="00C572A5" w:rsidP="006C0D7D">
      <w:pPr>
        <w:rPr>
          <w:sz w:val="20"/>
          <w:szCs w:val="20"/>
        </w:rPr>
      </w:pPr>
    </w:p>
    <w:p w:rsidR="00C572A5" w:rsidRPr="006C0D7D" w:rsidRDefault="00C572A5" w:rsidP="006C0D7D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Default="00C572A5" w:rsidP="00511652">
      <w:pPr>
        <w:jc w:val="center"/>
        <w:rPr>
          <w:sz w:val="20"/>
          <w:szCs w:val="20"/>
        </w:rPr>
      </w:pPr>
    </w:p>
    <w:p w:rsidR="00C572A5" w:rsidRDefault="00C572A5" w:rsidP="00511652">
      <w:pPr>
        <w:jc w:val="center"/>
        <w:rPr>
          <w:sz w:val="20"/>
          <w:szCs w:val="20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7" type="#_x0000_t32" style="position:absolute;left:0;text-align:left;margin-left:232.95pt;margin-top:4.15pt;width:0;height:23.2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" strokeweight=".5pt">
            <v:stroke endarrow="block" joinstyle="miter"/>
          </v:shape>
        </w:pict>
      </w:r>
    </w:p>
    <w:p w:rsidR="00C572A5" w:rsidRDefault="00C572A5" w:rsidP="00511652">
      <w:pPr>
        <w:jc w:val="center"/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Default="00C572A5" w:rsidP="00511652">
      <w:pPr>
        <w:rPr>
          <w:sz w:val="20"/>
          <w:szCs w:val="20"/>
        </w:rPr>
      </w:pPr>
      <w:r>
        <w:rPr>
          <w:noProof/>
        </w:rPr>
        <w:pict>
          <v:shape id="_x0000_s1028" type="#_x0000_t202" style="position:absolute;margin-left:141.2pt;margin-top:.8pt;width:185.5pt;height:144.55pt;z-index:251652608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">
            <v:textbox style="mso-fit-shape-to-text:t">
              <w:txbxContent>
                <w:p w:rsidR="00C572A5" w:rsidRDefault="00C572A5" w:rsidP="00511652">
                  <w:pPr>
                    <w:jc w:val="center"/>
                  </w:pPr>
                  <w:r>
                    <w:t>Прием и регистрация заявления</w:t>
                  </w:r>
                </w:p>
              </w:txbxContent>
            </v:textbox>
            <w10:wrap type="square" anchorx="margin"/>
          </v:shape>
        </w:pict>
      </w:r>
    </w:p>
    <w:p w:rsidR="00C572A5" w:rsidRDefault="00C572A5" w:rsidP="00511652">
      <w:pPr>
        <w:jc w:val="center"/>
        <w:rPr>
          <w:sz w:val="20"/>
          <w:szCs w:val="20"/>
        </w:rPr>
      </w:pPr>
    </w:p>
    <w:p w:rsidR="00C572A5" w:rsidRDefault="00C572A5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8" o:spid="_x0000_s1029" type="#_x0000_t32" style="position:absolute;left:0;text-align:left;margin-left:232.95pt;margin-top:4.4pt;width:0;height:23.2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" strokeweight=".5pt">
            <v:stroke endarrow="block" joinstyle="miter"/>
          </v:shape>
        </w:pict>
      </w:r>
    </w:p>
    <w:p w:rsidR="00C572A5" w:rsidRDefault="00C572A5" w:rsidP="00511652">
      <w:pPr>
        <w:jc w:val="center"/>
        <w:rPr>
          <w:sz w:val="20"/>
          <w:szCs w:val="20"/>
        </w:rPr>
      </w:pPr>
    </w:p>
    <w:p w:rsidR="00C572A5" w:rsidRDefault="00C572A5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_x0000_s1030" type="#_x0000_t202" style="position:absolute;left:0;text-align:left;margin-left:141.75pt;margin-top:9.95pt;width:185.5pt;height:143.8pt;z-index:25165363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">
            <v:textbox style="mso-fit-shape-to-text:t">
              <w:txbxContent>
                <w:p w:rsidR="00C572A5" w:rsidRPr="00511652" w:rsidRDefault="00C572A5" w:rsidP="00511652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t xml:space="preserve">Предметом заявления является информация, которая относится к </w:t>
                  </w:r>
                  <w:r w:rsidRPr="00511652">
                    <w:t xml:space="preserve">информации </w:t>
                  </w:r>
                  <w:r w:rsidRPr="00511652">
                    <w:rPr>
                      <w:bCs/>
                      <w:color w:val="000000"/>
                    </w:rPr>
                    <w:t>об организации общедоступного и бесплатного начального общего, основного общего, среднего общего образования</w:t>
                  </w:r>
                  <w:bookmarkStart w:id="6" w:name="_GoBack"/>
                  <w:bookmarkEnd w:id="6"/>
                  <w:r w:rsidRPr="00511652">
                    <w:rPr>
                      <w:bCs/>
                      <w:color w:val="000000"/>
                    </w:rPr>
                    <w:t xml:space="preserve"> в общеобразовательных организациях Шекснинского муниципального района</w:t>
                  </w:r>
                </w:p>
              </w:txbxContent>
            </v:textbox>
            <w10:wrap type="square" anchorx="margin"/>
          </v:shape>
        </w:pict>
      </w:r>
    </w:p>
    <w:p w:rsidR="00C572A5" w:rsidRDefault="00C572A5" w:rsidP="00511652">
      <w:pPr>
        <w:jc w:val="center"/>
        <w:rPr>
          <w:sz w:val="20"/>
          <w:szCs w:val="20"/>
        </w:rPr>
      </w:pPr>
      <w:r>
        <w:rPr>
          <w:noProof/>
        </w:rPr>
        <w:pict>
          <v:shape id="Прямая со стрелкой 10" o:spid="_x0000_s1031" type="#_x0000_t32" style="position:absolute;left:0;text-align:left;margin-left:326.65pt;margin-top:148.4pt;width:26.3pt;height:23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9" o:spid="_x0000_s1032" type="#_x0000_t32" style="position:absolute;left:0;text-align:left;margin-left:115.2pt;margin-top:148.4pt;width:25.5pt;height:27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" strokeweight=".5pt">
            <v:stroke endarrow="block" joinstyle="miter"/>
          </v:shape>
        </w:pict>
      </w: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Pr="00511652" w:rsidRDefault="00C572A5" w:rsidP="00511652">
      <w:pPr>
        <w:rPr>
          <w:sz w:val="20"/>
          <w:szCs w:val="20"/>
        </w:rPr>
      </w:pPr>
    </w:p>
    <w:p w:rsidR="00C572A5" w:rsidRDefault="00C572A5" w:rsidP="00511652">
      <w:pPr>
        <w:rPr>
          <w:sz w:val="20"/>
          <w:szCs w:val="20"/>
        </w:rPr>
      </w:pPr>
    </w:p>
    <w:p w:rsidR="00C572A5" w:rsidRDefault="00C572A5" w:rsidP="00511652">
      <w:pPr>
        <w:tabs>
          <w:tab w:val="left" w:pos="945"/>
        </w:tabs>
        <w:rPr>
          <w:sz w:val="20"/>
          <w:szCs w:val="20"/>
        </w:rPr>
      </w:pPr>
      <w:r>
        <w:rPr>
          <w:sz w:val="20"/>
          <w:szCs w:val="20"/>
        </w:rPr>
        <w:tab/>
        <w:t xml:space="preserve">                      Да                                                                                                  Нет  </w:t>
      </w:r>
    </w:p>
    <w:p w:rsidR="00C572A5" w:rsidRDefault="00C572A5" w:rsidP="00511652">
      <w:pPr>
        <w:tabs>
          <w:tab w:val="left" w:pos="945"/>
        </w:tabs>
        <w:rPr>
          <w:sz w:val="20"/>
          <w:szCs w:val="20"/>
        </w:rPr>
      </w:pPr>
      <w:r>
        <w:rPr>
          <w:noProof/>
        </w:rPr>
        <w:pict>
          <v:shape id="_x0000_s1033" type="#_x0000_t202" style="position:absolute;margin-left:269.2pt;margin-top:7.2pt;width:185.5pt;height:144.55pt;z-index:251659776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">
            <v:textbox style="mso-fit-shape-to-text:t">
              <w:txbxContent>
                <w:p w:rsidR="00C572A5" w:rsidRDefault="00C572A5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C572A5" w:rsidRDefault="00C572A5" w:rsidP="00511652">
                  <w:pPr>
                    <w:jc w:val="center"/>
                  </w:pPr>
                  <w:r>
                    <w:t>уведомления об отказе в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4" type="#_x0000_t202" style="position:absolute;margin-left:31.5pt;margin-top:7.2pt;width:185.5pt;height:144.55pt;z-index:25165875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">
            <v:textbox style="mso-fit-shape-to-text:t">
              <w:txbxContent>
                <w:p w:rsidR="00C572A5" w:rsidRDefault="00C572A5" w:rsidP="00511652">
                  <w:pPr>
                    <w:jc w:val="center"/>
                  </w:pPr>
                  <w:r>
                    <w:t xml:space="preserve">Подготовка </w:t>
                  </w:r>
                </w:p>
                <w:p w:rsidR="00C572A5" w:rsidRDefault="00C572A5" w:rsidP="00511652">
                  <w:pPr>
                    <w:jc w:val="center"/>
                  </w:pPr>
                  <w:r>
                    <w:t>уведомления о предоставлении информации</w:t>
                  </w:r>
                </w:p>
              </w:txbxContent>
            </v:textbox>
            <w10:wrap type="square" anchorx="margin"/>
          </v:shape>
        </w:pict>
      </w:r>
      <w:r>
        <w:rPr>
          <w:sz w:val="20"/>
          <w:szCs w:val="20"/>
        </w:rPr>
        <w:t xml:space="preserve">                           </w:t>
      </w:r>
    </w:p>
    <w:p w:rsidR="00C572A5" w:rsidRDefault="00C572A5" w:rsidP="00511652">
      <w:pPr>
        <w:tabs>
          <w:tab w:val="left" w:pos="945"/>
        </w:tabs>
        <w:rPr>
          <w:sz w:val="20"/>
          <w:szCs w:val="20"/>
        </w:rPr>
      </w:pPr>
    </w:p>
    <w:p w:rsidR="00C572A5" w:rsidRPr="002B3296" w:rsidRDefault="00C572A5" w:rsidP="002B3296">
      <w:pPr>
        <w:rPr>
          <w:sz w:val="20"/>
          <w:szCs w:val="20"/>
        </w:rPr>
      </w:pPr>
    </w:p>
    <w:p w:rsidR="00C572A5" w:rsidRPr="002B3296" w:rsidRDefault="00C572A5" w:rsidP="002B3296">
      <w:pPr>
        <w:rPr>
          <w:sz w:val="20"/>
          <w:szCs w:val="20"/>
        </w:rPr>
      </w:pPr>
    </w:p>
    <w:p w:rsidR="00C572A5" w:rsidRPr="002B3296" w:rsidRDefault="00C572A5" w:rsidP="002B3296">
      <w:pPr>
        <w:rPr>
          <w:sz w:val="20"/>
          <w:szCs w:val="20"/>
        </w:rPr>
      </w:pPr>
    </w:p>
    <w:p w:rsidR="00C572A5" w:rsidRDefault="00C572A5" w:rsidP="002B3296">
      <w:pPr>
        <w:rPr>
          <w:sz w:val="20"/>
          <w:szCs w:val="20"/>
        </w:rPr>
      </w:pPr>
      <w:r>
        <w:rPr>
          <w:noProof/>
        </w:rPr>
        <w:pict>
          <v:shape id="Прямая со стрелкой 15" o:spid="_x0000_s1035" type="#_x0000_t32" style="position:absolute;margin-left:114pt;margin-top:6.25pt;width:0;height:28.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" strokecolor="windowText" strokeweight=".5pt">
            <v:stroke endarrow="block" joinstyle="miter"/>
          </v:shape>
        </w:pict>
      </w:r>
      <w:r>
        <w:rPr>
          <w:noProof/>
        </w:rPr>
        <w:pict>
          <v:shape id="Прямая со стрелкой 13" o:spid="_x0000_s1036" type="#_x0000_t32" style="position:absolute;margin-left:367.2pt;margin-top:2.45pt;width:0;height:28.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" strokeweight=".5pt">
            <v:stroke endarrow="block" joinstyle="miter"/>
          </v:shape>
        </w:pict>
      </w: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  <w:r>
        <w:rPr>
          <w:noProof/>
        </w:rPr>
        <w:pict>
          <v:shape id="_x0000_s1037" type="#_x0000_t202" style="position:absolute;margin-left:36pt;margin-top:4.05pt;width:185.5pt;height:143.8pt;z-index:251663872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">
            <v:textbox style="mso-fit-shape-to-text:t">
              <w:txbxContent>
                <w:p w:rsidR="00C572A5" w:rsidRDefault="00C572A5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8" type="#_x0000_t202" style="position:absolute;margin-left:269.9pt;margin-top:3.2pt;width:185.5pt;height:143.8pt;z-index:251661824;visibility:visible;mso-wrap-distance-top:3.6pt;mso-wrap-distance-bottom:3.6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">
            <v:textbox style="mso-fit-shape-to-text:t">
              <w:txbxContent>
                <w:p w:rsidR="00C572A5" w:rsidRDefault="00C572A5" w:rsidP="002B3296">
                  <w:pPr>
                    <w:jc w:val="center"/>
                  </w:pPr>
                  <w:r>
                    <w:t>Выдача уведомления заявителю</w:t>
                  </w:r>
                </w:p>
              </w:txbxContent>
            </v:textbox>
            <w10:wrap type="square" anchorx="margin"/>
          </v:shape>
        </w:pict>
      </w: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p w:rsidR="00C572A5" w:rsidRDefault="00C572A5" w:rsidP="002B3296">
      <w:pPr>
        <w:tabs>
          <w:tab w:val="left" w:pos="7905"/>
        </w:tabs>
        <w:rPr>
          <w:sz w:val="20"/>
          <w:szCs w:val="20"/>
        </w:rPr>
      </w:pPr>
    </w:p>
    <w:sectPr w:rsidR="00C572A5" w:rsidSect="00AB0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72A5" w:rsidRDefault="00C572A5" w:rsidP="0096685D">
      <w:r>
        <w:separator/>
      </w:r>
    </w:p>
  </w:endnote>
  <w:endnote w:type="continuationSeparator" w:id="0">
    <w:p w:rsidR="00C572A5" w:rsidRDefault="00C572A5" w:rsidP="00966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2A5" w:rsidRDefault="00C572A5">
    <w:pPr>
      <w:pStyle w:val="Footer"/>
      <w:jc w:val="right"/>
    </w:pPr>
    <w:fldSimple w:instr="PAGE   \* MERGEFORMAT">
      <w:r>
        <w:rPr>
          <w:noProof/>
        </w:rPr>
        <w:t>24</w:t>
      </w:r>
    </w:fldSimple>
  </w:p>
  <w:p w:rsidR="00C572A5" w:rsidRDefault="00C572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2A5" w:rsidRDefault="00C572A5">
    <w:pPr>
      <w:pStyle w:val="Footer"/>
      <w:jc w:val="right"/>
    </w:pPr>
  </w:p>
  <w:p w:rsidR="00C572A5" w:rsidRDefault="00C572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72A5" w:rsidRDefault="00C572A5" w:rsidP="0096685D">
      <w:r>
        <w:separator/>
      </w:r>
    </w:p>
  </w:footnote>
  <w:footnote w:type="continuationSeparator" w:id="0">
    <w:p w:rsidR="00C572A5" w:rsidRDefault="00C572A5" w:rsidP="00966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C08"/>
    <w:multiLevelType w:val="multilevel"/>
    <w:tmpl w:val="7B784D84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0FAE3B75"/>
    <w:multiLevelType w:val="hybridMultilevel"/>
    <w:tmpl w:val="B09621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704C0E"/>
    <w:multiLevelType w:val="multilevel"/>
    <w:tmpl w:val="78EEB3AC"/>
    <w:lvl w:ilvl="0">
      <w:start w:val="1"/>
      <w:numFmt w:val="decimal"/>
      <w:lvlText w:val="%1."/>
      <w:lvlJc w:val="left"/>
      <w:pPr>
        <w:ind w:left="1407" w:hanging="84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77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">
    <w:nsid w:val="152E27D1"/>
    <w:multiLevelType w:val="multilevel"/>
    <w:tmpl w:val="09E6282C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7714431"/>
    <w:multiLevelType w:val="multilevel"/>
    <w:tmpl w:val="92BEFBD6"/>
    <w:lvl w:ilvl="0">
      <w:start w:val="5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93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cs="Times New Roman" w:hint="default"/>
      </w:rPr>
    </w:lvl>
  </w:abstractNum>
  <w:abstractNum w:abstractNumId="5">
    <w:nsid w:val="2B907B2A"/>
    <w:multiLevelType w:val="hybridMultilevel"/>
    <w:tmpl w:val="1F30D7A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34315"/>
    <w:multiLevelType w:val="multilevel"/>
    <w:tmpl w:val="65A048C2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cs="Times New Roman" w:hint="default"/>
      </w:rPr>
    </w:lvl>
  </w:abstractNum>
  <w:abstractNum w:abstractNumId="7">
    <w:nsid w:val="3C15442A"/>
    <w:multiLevelType w:val="hybridMultilevel"/>
    <w:tmpl w:val="8334F7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3875611"/>
    <w:multiLevelType w:val="hybridMultilevel"/>
    <w:tmpl w:val="3FD05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7744857"/>
    <w:multiLevelType w:val="hybridMultilevel"/>
    <w:tmpl w:val="61348264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8AF677A"/>
    <w:multiLevelType w:val="multilevel"/>
    <w:tmpl w:val="75245F7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>
    <w:nsid w:val="59596F0E"/>
    <w:multiLevelType w:val="multilevel"/>
    <w:tmpl w:val="6EE0ED8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62EF2808"/>
    <w:multiLevelType w:val="hybridMultilevel"/>
    <w:tmpl w:val="D1B248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75A3C3E"/>
    <w:multiLevelType w:val="multilevel"/>
    <w:tmpl w:val="5B008C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7A7E0AB9"/>
    <w:multiLevelType w:val="hybridMultilevel"/>
    <w:tmpl w:val="1608A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7F5672"/>
    <w:multiLevelType w:val="hybridMultilevel"/>
    <w:tmpl w:val="F9B43764"/>
    <w:lvl w:ilvl="0" w:tplc="5352F35E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3"/>
  </w:num>
  <w:num w:numId="6">
    <w:abstractNumId w:val="4"/>
  </w:num>
  <w:num w:numId="7">
    <w:abstractNumId w:val="2"/>
  </w:num>
  <w:num w:numId="8">
    <w:abstractNumId w:val="7"/>
  </w:num>
  <w:num w:numId="9">
    <w:abstractNumId w:val="14"/>
  </w:num>
  <w:num w:numId="10">
    <w:abstractNumId w:val="10"/>
  </w:num>
  <w:num w:numId="11">
    <w:abstractNumId w:val="5"/>
  </w:num>
  <w:num w:numId="12">
    <w:abstractNumId w:val="13"/>
  </w:num>
  <w:num w:numId="13">
    <w:abstractNumId w:val="11"/>
  </w:num>
  <w:num w:numId="14">
    <w:abstractNumId w:val="0"/>
  </w:num>
  <w:num w:numId="15">
    <w:abstractNumId w:val="6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2E85"/>
    <w:rsid w:val="00000798"/>
    <w:rsid w:val="000026F0"/>
    <w:rsid w:val="00007E62"/>
    <w:rsid w:val="00021995"/>
    <w:rsid w:val="00024CC9"/>
    <w:rsid w:val="00044F2E"/>
    <w:rsid w:val="000512E4"/>
    <w:rsid w:val="000730E0"/>
    <w:rsid w:val="000A18CE"/>
    <w:rsid w:val="000A25FD"/>
    <w:rsid w:val="000E6BD1"/>
    <w:rsid w:val="000E74B7"/>
    <w:rsid w:val="000F109B"/>
    <w:rsid w:val="00107FF6"/>
    <w:rsid w:val="0011081A"/>
    <w:rsid w:val="00121909"/>
    <w:rsid w:val="00134C97"/>
    <w:rsid w:val="00137752"/>
    <w:rsid w:val="00137A40"/>
    <w:rsid w:val="00155984"/>
    <w:rsid w:val="00182C60"/>
    <w:rsid w:val="00187436"/>
    <w:rsid w:val="001A0EF1"/>
    <w:rsid w:val="001A106F"/>
    <w:rsid w:val="001A37E8"/>
    <w:rsid w:val="001B6478"/>
    <w:rsid w:val="001D5CCD"/>
    <w:rsid w:val="00247108"/>
    <w:rsid w:val="002726B8"/>
    <w:rsid w:val="00290747"/>
    <w:rsid w:val="0029735B"/>
    <w:rsid w:val="002A0A92"/>
    <w:rsid w:val="002A5597"/>
    <w:rsid w:val="002B2162"/>
    <w:rsid w:val="002B21AB"/>
    <w:rsid w:val="002B3296"/>
    <w:rsid w:val="002B507E"/>
    <w:rsid w:val="002D6D63"/>
    <w:rsid w:val="002E07FC"/>
    <w:rsid w:val="002E48EE"/>
    <w:rsid w:val="002E754A"/>
    <w:rsid w:val="002F1902"/>
    <w:rsid w:val="003057C1"/>
    <w:rsid w:val="00322FF9"/>
    <w:rsid w:val="00323205"/>
    <w:rsid w:val="0034655F"/>
    <w:rsid w:val="00352F5C"/>
    <w:rsid w:val="003772FF"/>
    <w:rsid w:val="003819D3"/>
    <w:rsid w:val="003877CB"/>
    <w:rsid w:val="00393710"/>
    <w:rsid w:val="003B650A"/>
    <w:rsid w:val="003C2ECC"/>
    <w:rsid w:val="003C5D5D"/>
    <w:rsid w:val="003D2012"/>
    <w:rsid w:val="004046AC"/>
    <w:rsid w:val="00405F0B"/>
    <w:rsid w:val="004110EF"/>
    <w:rsid w:val="00412C60"/>
    <w:rsid w:val="00415A6F"/>
    <w:rsid w:val="00422227"/>
    <w:rsid w:val="00424EE9"/>
    <w:rsid w:val="00447DCD"/>
    <w:rsid w:val="00452569"/>
    <w:rsid w:val="00453F9C"/>
    <w:rsid w:val="0046319C"/>
    <w:rsid w:val="00467241"/>
    <w:rsid w:val="0047168F"/>
    <w:rsid w:val="00481D66"/>
    <w:rsid w:val="004B0551"/>
    <w:rsid w:val="004B295F"/>
    <w:rsid w:val="004B5ED2"/>
    <w:rsid w:val="004C7F98"/>
    <w:rsid w:val="004E7F4D"/>
    <w:rsid w:val="004F7AF6"/>
    <w:rsid w:val="00511652"/>
    <w:rsid w:val="00511BE7"/>
    <w:rsid w:val="00531351"/>
    <w:rsid w:val="00534BC8"/>
    <w:rsid w:val="005435F0"/>
    <w:rsid w:val="00560E7A"/>
    <w:rsid w:val="005A221A"/>
    <w:rsid w:val="005A4072"/>
    <w:rsid w:val="005A7669"/>
    <w:rsid w:val="005C2B31"/>
    <w:rsid w:val="005C774B"/>
    <w:rsid w:val="005F00BA"/>
    <w:rsid w:val="005F3042"/>
    <w:rsid w:val="006047F0"/>
    <w:rsid w:val="00615652"/>
    <w:rsid w:val="0061672F"/>
    <w:rsid w:val="00630289"/>
    <w:rsid w:val="00645A34"/>
    <w:rsid w:val="006532E6"/>
    <w:rsid w:val="00684D61"/>
    <w:rsid w:val="006B2344"/>
    <w:rsid w:val="006B3054"/>
    <w:rsid w:val="006C0D7D"/>
    <w:rsid w:val="006C3663"/>
    <w:rsid w:val="006C4F3A"/>
    <w:rsid w:val="006D5425"/>
    <w:rsid w:val="006E0613"/>
    <w:rsid w:val="006E1588"/>
    <w:rsid w:val="006E21B6"/>
    <w:rsid w:val="00720237"/>
    <w:rsid w:val="007262AE"/>
    <w:rsid w:val="00734253"/>
    <w:rsid w:val="00757B1F"/>
    <w:rsid w:val="00757DC0"/>
    <w:rsid w:val="00775E09"/>
    <w:rsid w:val="00787B88"/>
    <w:rsid w:val="007A60CC"/>
    <w:rsid w:val="007B5A46"/>
    <w:rsid w:val="007C177D"/>
    <w:rsid w:val="007D4211"/>
    <w:rsid w:val="00800EFB"/>
    <w:rsid w:val="00814C84"/>
    <w:rsid w:val="0081532D"/>
    <w:rsid w:val="00852B58"/>
    <w:rsid w:val="0086608A"/>
    <w:rsid w:val="00880087"/>
    <w:rsid w:val="00882998"/>
    <w:rsid w:val="008905D5"/>
    <w:rsid w:val="00892D8D"/>
    <w:rsid w:val="008A0248"/>
    <w:rsid w:val="008B57D4"/>
    <w:rsid w:val="008B5B64"/>
    <w:rsid w:val="008C5B5F"/>
    <w:rsid w:val="008D2EA4"/>
    <w:rsid w:val="008D78BA"/>
    <w:rsid w:val="008D79A2"/>
    <w:rsid w:val="008D7EBC"/>
    <w:rsid w:val="008E2E85"/>
    <w:rsid w:val="008F0616"/>
    <w:rsid w:val="009040A3"/>
    <w:rsid w:val="00914CA9"/>
    <w:rsid w:val="0092283D"/>
    <w:rsid w:val="00924EB7"/>
    <w:rsid w:val="00946BD5"/>
    <w:rsid w:val="00955D6F"/>
    <w:rsid w:val="0095752F"/>
    <w:rsid w:val="00961319"/>
    <w:rsid w:val="009652C7"/>
    <w:rsid w:val="0096685D"/>
    <w:rsid w:val="00973181"/>
    <w:rsid w:val="0098254C"/>
    <w:rsid w:val="0098406B"/>
    <w:rsid w:val="009A012A"/>
    <w:rsid w:val="009A5275"/>
    <w:rsid w:val="009A7E56"/>
    <w:rsid w:val="009B7471"/>
    <w:rsid w:val="009C30DA"/>
    <w:rsid w:val="009E6B1F"/>
    <w:rsid w:val="009F096B"/>
    <w:rsid w:val="009F379B"/>
    <w:rsid w:val="00A04542"/>
    <w:rsid w:val="00A11713"/>
    <w:rsid w:val="00A13495"/>
    <w:rsid w:val="00A14638"/>
    <w:rsid w:val="00A22102"/>
    <w:rsid w:val="00A2626B"/>
    <w:rsid w:val="00A26449"/>
    <w:rsid w:val="00A55C14"/>
    <w:rsid w:val="00A8685B"/>
    <w:rsid w:val="00A937EE"/>
    <w:rsid w:val="00A971CF"/>
    <w:rsid w:val="00AB074A"/>
    <w:rsid w:val="00AB26B1"/>
    <w:rsid w:val="00AB3D48"/>
    <w:rsid w:val="00AB4CB1"/>
    <w:rsid w:val="00AC64CE"/>
    <w:rsid w:val="00AC6636"/>
    <w:rsid w:val="00AC7267"/>
    <w:rsid w:val="00AE5DA1"/>
    <w:rsid w:val="00AE683E"/>
    <w:rsid w:val="00AF28F4"/>
    <w:rsid w:val="00AF5234"/>
    <w:rsid w:val="00B24633"/>
    <w:rsid w:val="00B36746"/>
    <w:rsid w:val="00B573E5"/>
    <w:rsid w:val="00B80E00"/>
    <w:rsid w:val="00B92B27"/>
    <w:rsid w:val="00BD5C2A"/>
    <w:rsid w:val="00BD622D"/>
    <w:rsid w:val="00BD78EF"/>
    <w:rsid w:val="00C43AB0"/>
    <w:rsid w:val="00C46030"/>
    <w:rsid w:val="00C56F62"/>
    <w:rsid w:val="00C57236"/>
    <w:rsid w:val="00C572A5"/>
    <w:rsid w:val="00C62F9E"/>
    <w:rsid w:val="00C83C67"/>
    <w:rsid w:val="00C9311A"/>
    <w:rsid w:val="00C97590"/>
    <w:rsid w:val="00CD4D61"/>
    <w:rsid w:val="00CF3DB2"/>
    <w:rsid w:val="00CF4B82"/>
    <w:rsid w:val="00CF4DA5"/>
    <w:rsid w:val="00D00527"/>
    <w:rsid w:val="00D00852"/>
    <w:rsid w:val="00D05791"/>
    <w:rsid w:val="00D17A65"/>
    <w:rsid w:val="00D24456"/>
    <w:rsid w:val="00D25A6C"/>
    <w:rsid w:val="00D354BD"/>
    <w:rsid w:val="00D46E70"/>
    <w:rsid w:val="00D476CB"/>
    <w:rsid w:val="00D801E8"/>
    <w:rsid w:val="00D806E1"/>
    <w:rsid w:val="00D81EAB"/>
    <w:rsid w:val="00D839C4"/>
    <w:rsid w:val="00D86634"/>
    <w:rsid w:val="00D9039D"/>
    <w:rsid w:val="00D9539C"/>
    <w:rsid w:val="00DC33AB"/>
    <w:rsid w:val="00DD7FF2"/>
    <w:rsid w:val="00DF699C"/>
    <w:rsid w:val="00E216BB"/>
    <w:rsid w:val="00E57DDD"/>
    <w:rsid w:val="00E77CD9"/>
    <w:rsid w:val="00E87427"/>
    <w:rsid w:val="00E925D9"/>
    <w:rsid w:val="00E93200"/>
    <w:rsid w:val="00EB6AD9"/>
    <w:rsid w:val="00EC51E0"/>
    <w:rsid w:val="00ED20CC"/>
    <w:rsid w:val="00EE0A9F"/>
    <w:rsid w:val="00EE400C"/>
    <w:rsid w:val="00EE6AAD"/>
    <w:rsid w:val="00EF1127"/>
    <w:rsid w:val="00EF44DD"/>
    <w:rsid w:val="00F33F3F"/>
    <w:rsid w:val="00F66569"/>
    <w:rsid w:val="00F7531C"/>
    <w:rsid w:val="00F8705B"/>
    <w:rsid w:val="00FA1412"/>
    <w:rsid w:val="00FA2894"/>
    <w:rsid w:val="00FA7CDF"/>
    <w:rsid w:val="00FB29B1"/>
    <w:rsid w:val="00FD2E50"/>
    <w:rsid w:val="00FE1CDD"/>
    <w:rsid w:val="00FE6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7C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81D6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1D66"/>
    <w:rPr>
      <w:rFonts w:ascii="Arial" w:hAnsi="Arial" w:cs="Arial"/>
      <w:b/>
      <w:bCs/>
      <w:color w:val="26282F"/>
      <w:sz w:val="26"/>
      <w:szCs w:val="26"/>
      <w:lang w:eastAsia="ru-RU"/>
    </w:rPr>
  </w:style>
  <w:style w:type="paragraph" w:styleId="ListParagraph">
    <w:name w:val="List Paragraph"/>
    <w:basedOn w:val="Normal"/>
    <w:uiPriority w:val="99"/>
    <w:qFormat/>
    <w:rsid w:val="003057C1"/>
    <w:pPr>
      <w:ind w:left="720"/>
      <w:contextualSpacing/>
    </w:pPr>
  </w:style>
  <w:style w:type="character" w:customStyle="1" w:styleId="BalloonTextChar">
    <w:name w:val="Balloon Text Char"/>
    <w:uiPriority w:val="99"/>
    <w:semiHidden/>
    <w:locked/>
    <w:rsid w:val="003057C1"/>
    <w:rPr>
      <w:rFonts w:ascii="Segoe UI" w:hAnsi="Segoe UI"/>
      <w:sz w:val="18"/>
      <w:lang w:eastAsia="ru-RU"/>
    </w:rPr>
  </w:style>
  <w:style w:type="paragraph" w:styleId="BalloonText">
    <w:name w:val="Balloon Text"/>
    <w:basedOn w:val="Normal"/>
    <w:link w:val="BalloonTextChar1"/>
    <w:uiPriority w:val="99"/>
    <w:semiHidden/>
    <w:rsid w:val="003057C1"/>
    <w:rPr>
      <w:rFonts w:ascii="Segoe UI" w:eastAsia="Calibri" w:hAnsi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AC64CE"/>
    <w:rPr>
      <w:rFonts w:ascii="Times New Roman" w:hAnsi="Times New Roman" w:cs="Times New Roman"/>
      <w:sz w:val="2"/>
    </w:rPr>
  </w:style>
  <w:style w:type="paragraph" w:customStyle="1" w:styleId="ConsPlusNormal">
    <w:name w:val="ConsPlusNormal"/>
    <w:uiPriority w:val="99"/>
    <w:rsid w:val="003057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057C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057C1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3057C1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057C1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a">
    <w:name w:val="Гипертекстовая ссылка"/>
    <w:uiPriority w:val="99"/>
    <w:rsid w:val="003057C1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ksna-edu@yandex.r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sheksna-edu@yandex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eksna-edu@yandex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usheksna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899</TotalTime>
  <Pages>24</Pages>
  <Words>7541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142</cp:revision>
  <cp:lastPrinted>2015-07-06T05:51:00Z</cp:lastPrinted>
  <dcterms:created xsi:type="dcterms:W3CDTF">2015-07-03T07:58:00Z</dcterms:created>
  <dcterms:modified xsi:type="dcterms:W3CDTF">2016-05-31T12:25:00Z</dcterms:modified>
</cp:coreProperties>
</file>